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99B69" w14:textId="40ABD207" w:rsidR="0032549A" w:rsidRPr="00851352" w:rsidRDefault="0032549A" w:rsidP="008E689A">
      <w:pPr>
        <w:pStyle w:val="podpisi"/>
        <w:tabs>
          <w:tab w:val="clear" w:pos="3402"/>
          <w:tab w:val="left" w:pos="709"/>
        </w:tabs>
        <w:spacing w:before="60" w:after="60" w:line="240" w:lineRule="atLeast"/>
        <w:rPr>
          <w:szCs w:val="20"/>
          <w:lang w:val="sl-SI"/>
        </w:rPr>
      </w:pPr>
    </w:p>
    <w:p w14:paraId="454592D4" w14:textId="5C0773BE" w:rsidR="00627F65" w:rsidRPr="00851352" w:rsidRDefault="00627F65" w:rsidP="00627F65">
      <w:pPr>
        <w:jc w:val="center"/>
        <w:rPr>
          <w:rFonts w:eastAsia="Arial" w:cs="Arial"/>
          <w:b/>
          <w:bCs/>
          <w:szCs w:val="20"/>
        </w:rPr>
      </w:pPr>
      <w:r w:rsidRPr="00851352">
        <w:rPr>
          <w:rFonts w:eastAsia="Arial" w:cs="Arial"/>
          <w:b/>
          <w:bCs/>
          <w:szCs w:val="20"/>
        </w:rPr>
        <w:t>PRIJAVA KADRA</w:t>
      </w:r>
    </w:p>
    <w:p w14:paraId="24F01D29" w14:textId="2646BF9D" w:rsidR="00627F65" w:rsidRPr="00851352" w:rsidRDefault="00627F65" w:rsidP="00627F65">
      <w:pPr>
        <w:jc w:val="center"/>
        <w:rPr>
          <w:rFonts w:eastAsia="Arial" w:cs="Arial"/>
          <w:b/>
          <w:bCs/>
          <w:szCs w:val="20"/>
        </w:rPr>
      </w:pPr>
      <w:r w:rsidRPr="00851352">
        <w:rPr>
          <w:rFonts w:eastAsia="Arial" w:cs="Arial"/>
          <w:b/>
          <w:bCs/>
          <w:szCs w:val="20"/>
        </w:rPr>
        <w:t>(Kadrovska sposobnost iz točke 8.2.</w:t>
      </w:r>
      <w:r w:rsidR="00432618" w:rsidRPr="00851352">
        <w:rPr>
          <w:rFonts w:eastAsia="Arial" w:cs="Arial"/>
          <w:b/>
          <w:bCs/>
          <w:szCs w:val="20"/>
        </w:rPr>
        <w:t>2</w:t>
      </w:r>
      <w:r w:rsidRPr="00851352">
        <w:rPr>
          <w:rFonts w:eastAsia="Arial" w:cs="Arial"/>
          <w:b/>
          <w:bCs/>
          <w:szCs w:val="20"/>
        </w:rPr>
        <w:t xml:space="preserve"> navodil)</w:t>
      </w:r>
    </w:p>
    <w:p w14:paraId="33C9B3E7" w14:textId="77777777" w:rsidR="00627F65" w:rsidRPr="00851352" w:rsidRDefault="00627F65" w:rsidP="00627F65">
      <w:pPr>
        <w:jc w:val="both"/>
        <w:rPr>
          <w:rFonts w:eastAsia="Arial" w:cs="Arial"/>
          <w:color w:val="000000"/>
          <w:szCs w:val="20"/>
        </w:rPr>
      </w:pPr>
    </w:p>
    <w:p w14:paraId="191E9B12" w14:textId="3158A4CD" w:rsidR="00627F65" w:rsidRPr="00851352" w:rsidRDefault="00627F65" w:rsidP="00627F65">
      <w:pPr>
        <w:jc w:val="both"/>
        <w:rPr>
          <w:rFonts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Naziv ponudnika: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30B721BE" w14:textId="2241BFA7" w:rsidR="004B0E57" w:rsidRPr="00851352" w:rsidRDefault="004B0E57" w:rsidP="00627F65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Sedež (naslov) ponudnika: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62FC307" w14:textId="77777777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3159B3F1" w14:textId="3AE05BAE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  <w:r w:rsidRPr="00851352">
        <w:rPr>
          <w:rFonts w:eastAsia="Arial" w:cs="Arial"/>
          <w:color w:val="000000" w:themeColor="text1"/>
          <w:szCs w:val="20"/>
        </w:rPr>
        <w:t>Pod kazensko in materialno odgovornostjo izjavljam</w:t>
      </w:r>
      <w:r w:rsidR="00DE4479" w:rsidRPr="00851352">
        <w:rPr>
          <w:rFonts w:eastAsia="Arial" w:cs="Arial"/>
          <w:color w:val="000000" w:themeColor="text1"/>
          <w:szCs w:val="20"/>
        </w:rPr>
        <w:t>o</w:t>
      </w:r>
      <w:r w:rsidRPr="00851352">
        <w:rPr>
          <w:rFonts w:eastAsia="Arial" w:cs="Arial"/>
          <w:color w:val="000000" w:themeColor="text1"/>
          <w:szCs w:val="20"/>
        </w:rPr>
        <w:t xml:space="preserve">, </w:t>
      </w:r>
      <w:r w:rsidRPr="00851352">
        <w:rPr>
          <w:rFonts w:eastAsia="Arial" w:cs="Arial"/>
          <w:szCs w:val="20"/>
        </w:rPr>
        <w:t>da so spodaj navedeni podatki o prijavljenem kadru in njegovi usposobljenosti resnični.</w:t>
      </w:r>
    </w:p>
    <w:p w14:paraId="5958FA91" w14:textId="77777777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791904F6" w14:textId="1FA3D67F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  <w:r w:rsidRPr="00851352">
        <w:rPr>
          <w:rFonts w:eastAsia="Arial" w:cs="Arial"/>
          <w:color w:val="000000" w:themeColor="text1"/>
          <w:szCs w:val="20"/>
        </w:rPr>
        <w:t>Ponudnik vpiše podatke za vsak prijavljen</w:t>
      </w:r>
      <w:r w:rsidR="0005499D" w:rsidRPr="00851352">
        <w:rPr>
          <w:rFonts w:eastAsia="Arial" w:cs="Arial"/>
          <w:color w:val="000000" w:themeColor="text1"/>
          <w:szCs w:val="20"/>
        </w:rPr>
        <w:t>i</w:t>
      </w:r>
      <w:r w:rsidRPr="00851352">
        <w:rPr>
          <w:rFonts w:eastAsia="Arial" w:cs="Arial"/>
          <w:color w:val="000000" w:themeColor="text1"/>
          <w:szCs w:val="20"/>
        </w:rPr>
        <w:t xml:space="preserve"> kader</w:t>
      </w:r>
      <w:r w:rsidR="0005499D" w:rsidRPr="00851352">
        <w:rPr>
          <w:rFonts w:eastAsia="Arial" w:cs="Arial"/>
          <w:color w:val="000000" w:themeColor="text1"/>
          <w:szCs w:val="20"/>
        </w:rPr>
        <w:t>.</w:t>
      </w:r>
    </w:p>
    <w:p w14:paraId="6B68982E" w14:textId="26A318F2" w:rsidR="00E474B5" w:rsidRPr="00851352" w:rsidRDefault="00E474B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5A00B5AF" w14:textId="12A8744C" w:rsidR="00E474B5" w:rsidRPr="00851352" w:rsidRDefault="00851352" w:rsidP="00A51BE0">
      <w:pPr>
        <w:pStyle w:val="Naslov1"/>
      </w:pPr>
      <w:r w:rsidRPr="00851352">
        <w:t>PRIJAVA KADRA ZA IZPOLNITEV POGOJA KADROVSKE SPOSOBNOSTI</w:t>
      </w:r>
    </w:p>
    <w:p w14:paraId="1F75509A" w14:textId="4F6F857B" w:rsidR="00B36E49" w:rsidRPr="00851352" w:rsidRDefault="00B36E49" w:rsidP="00A86B14">
      <w:pPr>
        <w:pStyle w:val="Naslov1"/>
        <w:numPr>
          <w:ilvl w:val="0"/>
          <w:numId w:val="2"/>
        </w:numPr>
      </w:pPr>
      <w:r w:rsidRPr="00851352">
        <w:t>Vodja projekta</w:t>
      </w:r>
      <w:r w:rsidR="00AC0BB6" w:rsidRPr="00851352">
        <w:t xml:space="preserve"> </w:t>
      </w:r>
    </w:p>
    <w:p w14:paraId="6042ACA8" w14:textId="77777777" w:rsidR="00706BFF" w:rsidRPr="00851352" w:rsidRDefault="00706BFF" w:rsidP="00706BFF">
      <w:pPr>
        <w:rPr>
          <w:rFonts w:eastAsia="Arial"/>
          <w:szCs w:val="20"/>
          <w:lang w:eastAsia="sl-SI"/>
        </w:rPr>
      </w:pPr>
    </w:p>
    <w:p w14:paraId="0723335A" w14:textId="492F6800" w:rsidR="00AC0BB6" w:rsidRPr="00851352" w:rsidRDefault="0005499D" w:rsidP="00E474B5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>Za izpolnitev pogoja kadrovske sposobnosti je potreben</w:t>
      </w:r>
      <w:r w:rsidR="00AC0BB6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en </w:t>
      </w:r>
      <w:r w:rsidR="00D636E4" w:rsidRPr="00851352">
        <w:rPr>
          <w:rFonts w:eastAsia="Arial" w:cs="Arial"/>
          <w:b/>
          <w:bCs/>
          <w:szCs w:val="20"/>
          <w:lang w:eastAsia="sl-SI"/>
        </w:rPr>
        <w:t xml:space="preserve">(1) </w:t>
      </w:r>
      <w:r w:rsidR="00AC0BB6" w:rsidRPr="00851352">
        <w:rPr>
          <w:rFonts w:eastAsia="Arial" w:cs="Arial"/>
          <w:b/>
          <w:bCs/>
          <w:szCs w:val="20"/>
          <w:lang w:eastAsia="sl-SI"/>
        </w:rPr>
        <w:t>vodja projekta</w:t>
      </w:r>
      <w:r w:rsidR="00891B2E" w:rsidRPr="00851352">
        <w:rPr>
          <w:rFonts w:eastAsia="Arial" w:cs="Arial"/>
          <w:b/>
          <w:bCs/>
          <w:szCs w:val="20"/>
          <w:lang w:eastAsia="sl-SI"/>
        </w:rPr>
        <w:t>.</w:t>
      </w:r>
    </w:p>
    <w:p w14:paraId="1BE8AE98" w14:textId="77777777" w:rsidR="00E474B5" w:rsidRPr="00851352" w:rsidRDefault="00E474B5" w:rsidP="0005499D">
      <w:pPr>
        <w:jc w:val="both"/>
        <w:rPr>
          <w:rFonts w:eastAsia="Arial" w:cs="Arial"/>
          <w:color w:val="000000"/>
          <w:szCs w:val="20"/>
        </w:rPr>
      </w:pPr>
    </w:p>
    <w:p w14:paraId="6C75BD17" w14:textId="37C8581A" w:rsidR="00AC0BB6" w:rsidRPr="00851352" w:rsidRDefault="00AC0BB6" w:rsidP="0005499D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7BE3FA70" w14:textId="77777777" w:rsidR="00AC0BB6" w:rsidRPr="00851352" w:rsidRDefault="00AC0BB6" w:rsidP="0005499D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740B87DB" w14:textId="77777777" w:rsidR="00AC0BB6" w:rsidRPr="00851352" w:rsidRDefault="00AC0BB6" w:rsidP="0005499D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7967CF6C" w14:textId="77777777" w:rsidR="00AC0BB6" w:rsidRPr="00851352" w:rsidRDefault="00AC0BB6" w:rsidP="00AC0BB6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63EE01F0" w14:textId="218FD7BB" w:rsidR="00432618" w:rsidRPr="00851352" w:rsidRDefault="00432618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predbolonjskih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(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neprekinjeno vsaj 6 mesecev v 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>zadnjih 3 letih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)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vodil projekt razvoja informacijskega sistema/aplikacije, in sicer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>,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pri katerem je v ekipi sodelovalo najmanj 5 članov in je vrednost projekta znašala vsaj 200.000,00 EUR brez DDV</w:t>
      </w:r>
      <w:r w:rsidR="00D636E4" w:rsidRPr="00851352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C1457AD" w14:textId="77777777" w:rsidR="00432618" w:rsidRPr="00851352" w:rsidRDefault="00432618" w:rsidP="00432618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1462AA0" w14:textId="5A224A82" w:rsidR="00AC0BB6" w:rsidRPr="00851352" w:rsidRDefault="0005499D" w:rsidP="00706BFF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>Navedeno</w:t>
      </w:r>
      <w:r w:rsidR="00AC0BB6" w:rsidRPr="00851352">
        <w:rPr>
          <w:rFonts w:eastAsia="Arial" w:cs="Arial"/>
          <w:szCs w:val="20"/>
        </w:rPr>
        <w:t xml:space="preserve"> je mogoče preveriti pri referenčne</w:t>
      </w:r>
      <w:r w:rsidR="00D636E4" w:rsidRPr="00851352">
        <w:rPr>
          <w:rFonts w:eastAsia="Arial" w:cs="Arial"/>
          <w:szCs w:val="20"/>
        </w:rPr>
        <w:t>m</w:t>
      </w:r>
      <w:r w:rsidR="00AC0BB6" w:rsidRPr="00851352">
        <w:rPr>
          <w:rFonts w:eastAsia="Arial" w:cs="Arial"/>
          <w:szCs w:val="20"/>
        </w:rPr>
        <w:t xml:space="preserve"> naročnik</w:t>
      </w:r>
      <w:r w:rsidR="00D636E4" w:rsidRPr="00851352">
        <w:rPr>
          <w:rFonts w:eastAsia="Arial" w:cs="Arial"/>
          <w:szCs w:val="20"/>
        </w:rPr>
        <w:t>u</w:t>
      </w:r>
      <w:r w:rsidR="00AC0BB6" w:rsidRPr="00851352">
        <w:rPr>
          <w:rFonts w:eastAsia="Arial" w:cs="Arial"/>
          <w:szCs w:val="20"/>
        </w:rPr>
        <w:t xml:space="preserve"> </w:t>
      </w:r>
      <w:r w:rsidR="00AC0BB6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AC0BB6" w:rsidRPr="00851352">
        <w:rPr>
          <w:rFonts w:cs="Arial"/>
          <w:color w:val="000000"/>
          <w:szCs w:val="20"/>
        </w:rPr>
        <w:instrText xml:space="preserve"> FORMTEXT </w:instrText>
      </w:r>
      <w:r w:rsidR="00AC0BB6" w:rsidRPr="00851352">
        <w:rPr>
          <w:rFonts w:cs="Arial"/>
          <w:color w:val="000000"/>
          <w:szCs w:val="20"/>
        </w:rPr>
      </w:r>
      <w:r w:rsidR="00AC0BB6" w:rsidRPr="00851352">
        <w:rPr>
          <w:rFonts w:cs="Arial"/>
          <w:color w:val="000000"/>
          <w:szCs w:val="20"/>
        </w:rPr>
        <w:fldChar w:fldCharType="separate"/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fldChar w:fldCharType="end"/>
      </w:r>
      <w:r w:rsidR="00893522" w:rsidRPr="00851352">
        <w:rPr>
          <w:rFonts w:cs="Arial"/>
          <w:color w:val="000000"/>
          <w:szCs w:val="20"/>
        </w:rPr>
        <w:t>,</w:t>
      </w:r>
      <w:r w:rsidR="00AC0BB6" w:rsidRPr="00851352">
        <w:rPr>
          <w:rFonts w:eastAsia="Arial" w:cs="Arial"/>
          <w:szCs w:val="20"/>
        </w:rPr>
        <w:t xml:space="preserve"> </w:t>
      </w:r>
      <w:r w:rsidR="00D636E4" w:rsidRPr="00851352">
        <w:rPr>
          <w:rFonts w:eastAsia="Arial" w:cs="Arial"/>
          <w:szCs w:val="20"/>
        </w:rPr>
        <w:t xml:space="preserve">pri </w:t>
      </w:r>
      <w:r w:rsidR="00D636E4" w:rsidRPr="00851352">
        <w:rPr>
          <w:rFonts w:eastAsia="Arial" w:cs="Arial"/>
          <w:szCs w:val="20"/>
        </w:rPr>
        <w:t>osebi</w:t>
      </w:r>
      <w:r w:rsidR="00D636E4" w:rsidRPr="00851352">
        <w:rPr>
          <w:rFonts w:eastAsia="Arial" w:cs="Arial"/>
          <w:szCs w:val="20"/>
        </w:rPr>
        <w:t xml:space="preserve"> </w:t>
      </w:r>
      <w:r w:rsidR="00D636E4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D636E4" w:rsidRPr="00851352">
        <w:rPr>
          <w:rFonts w:cs="Arial"/>
          <w:color w:val="000000"/>
          <w:szCs w:val="20"/>
        </w:rPr>
        <w:instrText xml:space="preserve"> FORMTEXT </w:instrText>
      </w:r>
      <w:r w:rsidR="00D636E4" w:rsidRPr="00851352">
        <w:rPr>
          <w:rFonts w:cs="Arial"/>
          <w:color w:val="000000"/>
          <w:szCs w:val="20"/>
        </w:rPr>
      </w:r>
      <w:r w:rsidR="00D636E4" w:rsidRPr="00851352">
        <w:rPr>
          <w:rFonts w:cs="Arial"/>
          <w:color w:val="000000"/>
          <w:szCs w:val="20"/>
        </w:rPr>
        <w:fldChar w:fldCharType="separate"/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color w:val="000000"/>
          <w:szCs w:val="20"/>
        </w:rPr>
        <w:fldChar w:fldCharType="end"/>
      </w:r>
      <w:r w:rsidR="00D636E4" w:rsidRPr="00851352">
        <w:rPr>
          <w:rFonts w:cs="Arial"/>
          <w:color w:val="000000"/>
          <w:szCs w:val="20"/>
        </w:rPr>
        <w:t>,</w:t>
      </w:r>
      <w:r w:rsidR="00D636E4" w:rsidRPr="00851352">
        <w:rPr>
          <w:rFonts w:eastAsia="Arial" w:cs="Arial"/>
          <w:szCs w:val="20"/>
        </w:rPr>
        <w:t xml:space="preserve"> </w:t>
      </w:r>
      <w:r w:rsidR="00AC0BB6" w:rsidRPr="00851352">
        <w:rPr>
          <w:rFonts w:eastAsia="Arial" w:cs="Arial"/>
          <w:color w:val="000000"/>
          <w:szCs w:val="20"/>
        </w:rPr>
        <w:t xml:space="preserve">na telefonski številki </w:t>
      </w:r>
      <w:r w:rsidR="00AC0BB6"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AC0BB6" w:rsidRPr="00851352">
        <w:rPr>
          <w:rFonts w:cs="Arial"/>
          <w:color w:val="000000"/>
          <w:szCs w:val="20"/>
        </w:rPr>
        <w:instrText xml:space="preserve"> FORMTEXT </w:instrText>
      </w:r>
      <w:r w:rsidR="00AC0BB6" w:rsidRPr="00851352">
        <w:rPr>
          <w:rFonts w:cs="Arial"/>
          <w:color w:val="000000"/>
          <w:szCs w:val="20"/>
        </w:rPr>
      </w:r>
      <w:r w:rsidR="00AC0BB6" w:rsidRPr="00851352">
        <w:rPr>
          <w:rFonts w:cs="Arial"/>
          <w:color w:val="000000"/>
          <w:szCs w:val="20"/>
        </w:rPr>
        <w:fldChar w:fldCharType="separate"/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fldChar w:fldCharType="end"/>
      </w:r>
      <w:r w:rsidR="00AC0BB6" w:rsidRPr="00851352">
        <w:rPr>
          <w:rFonts w:eastAsia="Arial" w:cs="Arial"/>
          <w:color w:val="000000"/>
          <w:szCs w:val="20"/>
        </w:rPr>
        <w:t xml:space="preserve"> in elektronskem naslovu </w:t>
      </w:r>
      <w:r w:rsidR="00AC0BB6"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C0BB6" w:rsidRPr="00851352">
        <w:rPr>
          <w:rFonts w:cs="Arial"/>
          <w:color w:val="000000"/>
          <w:szCs w:val="20"/>
        </w:rPr>
        <w:instrText xml:space="preserve"> FORMTEXT </w:instrText>
      </w:r>
      <w:r w:rsidR="00AC0BB6" w:rsidRPr="00851352">
        <w:rPr>
          <w:rFonts w:cs="Arial"/>
          <w:color w:val="000000"/>
          <w:szCs w:val="20"/>
        </w:rPr>
      </w:r>
      <w:r w:rsidR="00AC0BB6" w:rsidRPr="00851352">
        <w:rPr>
          <w:rFonts w:cs="Arial"/>
          <w:color w:val="000000"/>
          <w:szCs w:val="20"/>
        </w:rPr>
        <w:fldChar w:fldCharType="separate"/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fldChar w:fldCharType="end"/>
      </w:r>
      <w:r w:rsidR="00AC0BB6" w:rsidRPr="00851352">
        <w:rPr>
          <w:rFonts w:eastAsia="Arial" w:cs="Arial"/>
          <w:color w:val="000000"/>
          <w:szCs w:val="20"/>
        </w:rPr>
        <w:t>.</w:t>
      </w:r>
    </w:p>
    <w:p w14:paraId="24F6A041" w14:textId="77777777" w:rsidR="00DE4479" w:rsidRPr="00851352" w:rsidRDefault="00DE4479" w:rsidP="00706BFF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4FC76608" w14:textId="6FCEB97D" w:rsidR="00AC0BB6" w:rsidRPr="00851352" w:rsidRDefault="00AC0BB6" w:rsidP="00A86B14">
      <w:pPr>
        <w:pStyle w:val="Naslov1"/>
        <w:numPr>
          <w:ilvl w:val="0"/>
          <w:numId w:val="2"/>
        </w:numPr>
      </w:pPr>
      <w:bookmarkStart w:id="0" w:name="_Hlk95453226"/>
      <w:r w:rsidRPr="00851352">
        <w:t>UX/UI oblikovalec/</w:t>
      </w:r>
      <w:proofErr w:type="spellStart"/>
      <w:r w:rsidRPr="00851352">
        <w:t>strategist</w:t>
      </w:r>
      <w:proofErr w:type="spellEnd"/>
      <w:r w:rsidRPr="00851352">
        <w:t xml:space="preserve"> </w:t>
      </w:r>
    </w:p>
    <w:bookmarkEnd w:id="0"/>
    <w:p w14:paraId="64464C76" w14:textId="77F0321E" w:rsidR="00AC0BB6" w:rsidRPr="00851352" w:rsidRDefault="00AC0BB6" w:rsidP="00AC0BB6">
      <w:pPr>
        <w:rPr>
          <w:rFonts w:eastAsia="Arial"/>
          <w:szCs w:val="20"/>
          <w:lang w:eastAsia="sl-SI"/>
        </w:rPr>
      </w:pPr>
    </w:p>
    <w:p w14:paraId="4C8B64F9" w14:textId="4170CC59" w:rsidR="008E2067" w:rsidRPr="00851352" w:rsidRDefault="008E2067" w:rsidP="00E474B5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>Za izpolnitev pogoja kadrovske sposobnosti je potreben en</w:t>
      </w:r>
      <w:r w:rsidR="00A6405E" w:rsidRPr="00851352">
        <w:rPr>
          <w:rFonts w:eastAsia="Arial" w:cs="Arial"/>
          <w:b/>
          <w:bCs/>
          <w:szCs w:val="20"/>
          <w:lang w:eastAsia="sl-SI"/>
        </w:rPr>
        <w:t xml:space="preserve"> (1)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UX/UI</w:t>
      </w:r>
      <w:r w:rsidR="00E474B5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>oblikovalec</w:t>
      </w:r>
      <w:r w:rsidR="00E474B5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>/</w:t>
      </w:r>
      <w:r w:rsidR="00E474B5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proofErr w:type="spellStart"/>
      <w:r w:rsidRPr="00851352">
        <w:rPr>
          <w:rFonts w:eastAsia="Arial" w:cs="Arial"/>
          <w:b/>
          <w:bCs/>
          <w:szCs w:val="20"/>
          <w:lang w:eastAsia="sl-SI"/>
        </w:rPr>
        <w:t>strategist</w:t>
      </w:r>
      <w:proofErr w:type="spellEnd"/>
      <w:r w:rsidRPr="00851352">
        <w:rPr>
          <w:rFonts w:eastAsia="Arial" w:cs="Arial"/>
          <w:b/>
          <w:bCs/>
          <w:szCs w:val="20"/>
          <w:lang w:eastAsia="sl-SI"/>
        </w:rPr>
        <w:t>.</w:t>
      </w:r>
    </w:p>
    <w:p w14:paraId="456BD8E9" w14:textId="77777777" w:rsidR="00E474B5" w:rsidRPr="00851352" w:rsidRDefault="00E474B5" w:rsidP="008E2067">
      <w:pPr>
        <w:jc w:val="both"/>
        <w:rPr>
          <w:rFonts w:eastAsia="Arial" w:cs="Arial"/>
          <w:color w:val="000000"/>
          <w:szCs w:val="20"/>
        </w:rPr>
      </w:pPr>
      <w:bookmarkStart w:id="1" w:name="_Hlk55293534"/>
      <w:bookmarkStart w:id="2" w:name="_Hlk54798407"/>
    </w:p>
    <w:p w14:paraId="08FDB718" w14:textId="01661CCF" w:rsidR="008E2067" w:rsidRPr="00851352" w:rsidRDefault="008E2067" w:rsidP="008E2067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0865D9EE" w14:textId="77777777" w:rsidR="008E2067" w:rsidRPr="00851352" w:rsidRDefault="008E2067" w:rsidP="008E2067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6663A81" w14:textId="77777777" w:rsidR="008E2067" w:rsidRPr="00851352" w:rsidRDefault="008E2067" w:rsidP="008E2067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5ADF45CC" w14:textId="77777777" w:rsidR="008E2067" w:rsidRPr="00851352" w:rsidRDefault="008E2067" w:rsidP="008E2067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175BA10" w14:textId="74388652" w:rsidR="006E0368" w:rsidRPr="00851352" w:rsidRDefault="00D636E4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3" w:name="_Hlk54803961"/>
      <w:bookmarkEnd w:id="1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predbolonjskih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programih oziroma raven izobrazbe 2. bolonjske stopnje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in </w:t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</w:t>
      </w:r>
      <w:bookmarkStart w:id="4" w:name="_Hlk54799034"/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od 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E2067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E2067" w:rsidRPr="00851352">
        <w:rPr>
          <w:rFonts w:ascii="Arial" w:hAnsi="Arial" w:cs="Arial"/>
          <w:color w:val="000000"/>
          <w:sz w:val="20"/>
          <w:szCs w:val="20"/>
        </w:rPr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5" w:name="Besedilo13"/>
      <w:r w:rsidR="006E0368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E0368" w:rsidRPr="00851352">
        <w:rPr>
          <w:rFonts w:ascii="Arial" w:hAnsi="Arial" w:cs="Arial"/>
          <w:color w:val="000000"/>
          <w:sz w:val="20"/>
          <w:szCs w:val="20"/>
        </w:rPr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5"/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bookmarkEnd w:id="4"/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>(</w:t>
      </w:r>
      <w:r w:rsidR="008E2067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>neprekinjeno vsaj 6 mesecev</w:t>
      </w:r>
      <w:r w:rsidR="00D73185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v zadnjih 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>3</w:t>
      </w:r>
      <w:r w:rsidR="00D73185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letih</w:t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E2067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E2067" w:rsidRPr="00851352">
        <w:rPr>
          <w:rFonts w:ascii="Arial" w:hAnsi="Arial" w:cs="Arial"/>
          <w:color w:val="000000"/>
          <w:sz w:val="20"/>
          <w:szCs w:val="20"/>
        </w:rPr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 w:rsidRPr="00851352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706BFF" w:rsidRPr="00851352">
        <w:rPr>
          <w:rFonts w:ascii="Arial" w:hAnsi="Arial" w:cs="Arial"/>
          <w:sz w:val="20"/>
          <w:szCs w:val="20"/>
        </w:rPr>
        <w:t xml:space="preserve">razvoja </w:t>
      </w:r>
      <w:r w:rsidR="00706BFF"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="00706BFF"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6" w:name="_Hlk54803807"/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E2067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E2067" w:rsidRPr="00851352">
        <w:rPr>
          <w:rFonts w:ascii="Arial" w:hAnsi="Arial" w:cs="Arial"/>
          <w:color w:val="000000"/>
          <w:sz w:val="20"/>
          <w:szCs w:val="20"/>
        </w:rPr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6E0368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bookmarkEnd w:id="6"/>
    </w:p>
    <w:p w14:paraId="42858245" w14:textId="5C9028AF" w:rsidR="008E2067" w:rsidRPr="00851352" w:rsidRDefault="008A7955" w:rsidP="006E0368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75B0B87C" w14:textId="000E4B3D" w:rsidR="00787A23" w:rsidRPr="00851352" w:rsidRDefault="008A7955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t>(</w:t>
      </w:r>
      <w:r w:rsidR="00787A23" w:rsidRPr="00851352">
        <w:rPr>
          <w:rFonts w:ascii="Arial" w:hAnsi="Arial" w:cs="Arial"/>
          <w:i/>
          <w:iCs/>
          <w:color w:val="000000"/>
          <w:sz w:val="20"/>
          <w:szCs w:val="20"/>
        </w:rPr>
        <w:t>skupno 3 leta</w:t>
      </w:r>
      <w:r w:rsidR="00787A23"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="006E0368"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E0368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E0368" w:rsidRPr="00851352">
        <w:rPr>
          <w:rFonts w:ascii="Arial" w:hAnsi="Arial" w:cs="Arial"/>
          <w:color w:val="000000"/>
          <w:sz w:val="20"/>
          <w:szCs w:val="20"/>
        </w:rPr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6E0368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520070" w:rsidRPr="00851352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="00520070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="00520070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20070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20070" w:rsidRPr="00851352">
        <w:rPr>
          <w:rFonts w:ascii="Arial" w:hAnsi="Arial" w:cs="Arial"/>
          <w:color w:val="000000"/>
          <w:sz w:val="20"/>
          <w:szCs w:val="20"/>
        </w:rPr>
      </w:r>
      <w:r w:rsidR="00520070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20070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pripravljal 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>digitaln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>e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 xml:space="preserve"> izdelk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>e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 xml:space="preserve"> za razvojne ekipe, </w:t>
      </w:r>
      <w:proofErr w:type="spellStart"/>
      <w:r w:rsidR="00820C4C" w:rsidRPr="00851352">
        <w:rPr>
          <w:rFonts w:ascii="Arial" w:hAnsi="Arial" w:cs="Arial"/>
          <w:color w:val="000000"/>
          <w:sz w:val="20"/>
          <w:szCs w:val="20"/>
        </w:rPr>
        <w:t>prototipiranja</w:t>
      </w:r>
      <w:proofErr w:type="spellEnd"/>
      <w:r w:rsidR="00820C4C" w:rsidRPr="00851352">
        <w:rPr>
          <w:rFonts w:ascii="Arial" w:hAnsi="Arial" w:cs="Arial"/>
          <w:color w:val="000000"/>
          <w:sz w:val="20"/>
          <w:szCs w:val="20"/>
        </w:rPr>
        <w:t xml:space="preserve"> in žičn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>e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 xml:space="preserve"> model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>e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>, sodelova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>l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 xml:space="preserve"> z vodji projektov in uporabniki pri kreiranju intuitivnih rešitev ter pozna spletn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>e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 xml:space="preserve"> tehnologij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>e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>, njihov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>e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 xml:space="preserve"> možnosti in omejit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>ve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 xml:space="preserve"> (HTML, CSS, </w:t>
      </w:r>
      <w:proofErr w:type="spellStart"/>
      <w:r w:rsidR="00820C4C" w:rsidRPr="00851352">
        <w:rPr>
          <w:rFonts w:ascii="Arial" w:hAnsi="Arial" w:cs="Arial"/>
          <w:color w:val="000000"/>
          <w:sz w:val="20"/>
          <w:szCs w:val="20"/>
        </w:rPr>
        <w:t>JavaScrip</w:t>
      </w:r>
      <w:proofErr w:type="spellEnd"/>
      <w:r w:rsidR="00820C4C" w:rsidRPr="00851352">
        <w:rPr>
          <w:rFonts w:ascii="Arial" w:hAnsi="Arial" w:cs="Arial"/>
          <w:color w:val="000000"/>
          <w:sz w:val="20"/>
          <w:szCs w:val="20"/>
        </w:rPr>
        <w:t>)</w:t>
      </w:r>
      <w:r w:rsidR="00787A23" w:rsidRPr="00851352">
        <w:rPr>
          <w:rFonts w:ascii="Arial" w:eastAsia="Calibri" w:hAnsi="Arial" w:cs="Arial"/>
          <w:sz w:val="20"/>
          <w:szCs w:val="20"/>
        </w:rPr>
        <w:t>.</w:t>
      </w:r>
    </w:p>
    <w:p w14:paraId="10DA63DC" w14:textId="77777777" w:rsidR="00820C4C" w:rsidRPr="00851352" w:rsidRDefault="00820C4C" w:rsidP="00820C4C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F1FF064" w14:textId="594395E5" w:rsidR="00D636E4" w:rsidRPr="00851352" w:rsidRDefault="006E0368" w:rsidP="00820C4C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zahtevana dolžina delovnih izkušenj (vsaj </w:t>
      </w:r>
      <w:r w:rsidR="00820C4C" w:rsidRPr="00851352">
        <w:rPr>
          <w:rFonts w:ascii="Arial" w:eastAsia="Calibri" w:hAnsi="Arial" w:cs="Arial"/>
          <w:i/>
          <w:iCs/>
          <w:sz w:val="20"/>
          <w:szCs w:val="20"/>
        </w:rPr>
        <w:t>3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 leta) se lahko izpolni z enim projektom ali kumulativno z več projekti</w:t>
      </w:r>
      <w:r w:rsidR="00520070" w:rsidRPr="00851352">
        <w:rPr>
          <w:rFonts w:ascii="Arial" w:eastAsia="Calibri" w:hAnsi="Arial" w:cs="Arial"/>
          <w:i/>
          <w:iCs/>
          <w:sz w:val="20"/>
          <w:szCs w:val="20"/>
        </w:rPr>
        <w:t>; v slednjem primeru se ločeno navedejo referenčni projekti za posamezna časovna obdobja</w:t>
      </w:r>
      <w:bookmarkEnd w:id="3"/>
      <w:r w:rsidR="00520070" w:rsidRPr="00851352">
        <w:rPr>
          <w:rFonts w:ascii="Arial" w:eastAsia="Calibri" w:hAnsi="Arial" w:cs="Arial"/>
          <w:sz w:val="20"/>
          <w:szCs w:val="20"/>
        </w:rPr>
        <w:t>/</w:t>
      </w:r>
    </w:p>
    <w:p w14:paraId="6F563651" w14:textId="77777777" w:rsidR="00D636E4" w:rsidRPr="00851352" w:rsidRDefault="00D636E4" w:rsidP="005C38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62410D5" w14:textId="7F83F65D" w:rsidR="005C38DE" w:rsidRPr="00851352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>Navedeno je mogoče preveriti pri referenčne</w:t>
      </w:r>
      <w:r w:rsidR="00820C4C" w:rsidRPr="00851352">
        <w:rPr>
          <w:rFonts w:eastAsia="Arial" w:cs="Arial"/>
          <w:szCs w:val="20"/>
        </w:rPr>
        <w:t>m</w:t>
      </w:r>
      <w:r w:rsidRPr="00851352">
        <w:rPr>
          <w:rFonts w:eastAsia="Arial" w:cs="Arial"/>
          <w:szCs w:val="20"/>
        </w:rPr>
        <w:t xml:space="preserve"> naročnik</w:t>
      </w:r>
      <w:r w:rsidR="00820C4C" w:rsidRPr="00851352">
        <w:rPr>
          <w:rFonts w:eastAsia="Arial" w:cs="Arial"/>
          <w:szCs w:val="20"/>
        </w:rPr>
        <w:t>u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="00820C4C" w:rsidRPr="00851352">
        <w:rPr>
          <w:rFonts w:eastAsia="Arial" w:cs="Arial"/>
          <w:szCs w:val="20"/>
        </w:rPr>
        <w:t xml:space="preserve">pri </w:t>
      </w:r>
      <w:r w:rsidR="00820C4C" w:rsidRPr="00851352">
        <w:rPr>
          <w:rFonts w:eastAsia="Arial" w:cs="Arial"/>
          <w:szCs w:val="20"/>
        </w:rPr>
        <w:t>osebi</w:t>
      </w:r>
      <w:r w:rsidR="00820C4C" w:rsidRPr="00851352">
        <w:rPr>
          <w:rFonts w:eastAsia="Arial" w:cs="Arial"/>
          <w:szCs w:val="20"/>
        </w:rPr>
        <w:t xml:space="preserve"> </w:t>
      </w:r>
      <w:r w:rsidR="00820C4C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820C4C" w:rsidRPr="00851352">
        <w:rPr>
          <w:rFonts w:cs="Arial"/>
          <w:color w:val="000000"/>
          <w:szCs w:val="20"/>
        </w:rPr>
        <w:instrText xml:space="preserve"> FORMTEXT </w:instrText>
      </w:r>
      <w:r w:rsidR="00820C4C" w:rsidRPr="00851352">
        <w:rPr>
          <w:rFonts w:cs="Arial"/>
          <w:color w:val="000000"/>
          <w:szCs w:val="20"/>
        </w:rPr>
      </w:r>
      <w:r w:rsidR="00820C4C" w:rsidRPr="00851352">
        <w:rPr>
          <w:rFonts w:cs="Arial"/>
          <w:color w:val="000000"/>
          <w:szCs w:val="20"/>
        </w:rPr>
        <w:fldChar w:fldCharType="separate"/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color w:val="000000"/>
          <w:szCs w:val="20"/>
        </w:rPr>
        <w:fldChar w:fldCharType="end"/>
      </w:r>
      <w:r w:rsidR="00820C4C" w:rsidRPr="00851352">
        <w:rPr>
          <w:rFonts w:cs="Arial"/>
          <w:color w:val="000000"/>
          <w:szCs w:val="20"/>
        </w:rPr>
        <w:t>,</w:t>
      </w:r>
      <w:r w:rsidR="00820C4C"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bookmarkEnd w:id="2"/>
    <w:p w14:paraId="496B4ACB" w14:textId="1C7D7175" w:rsidR="00706BFF" w:rsidRPr="00851352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2A766F2" w14:textId="77777777" w:rsidR="00787A23" w:rsidRPr="00851352" w:rsidRDefault="00787A23" w:rsidP="00A86B14">
      <w:pPr>
        <w:pStyle w:val="Naslov1"/>
        <w:numPr>
          <w:ilvl w:val="0"/>
          <w:numId w:val="2"/>
        </w:numPr>
      </w:pPr>
      <w:r w:rsidRPr="00851352">
        <w:t>Arhitekt spletnih rešitev</w:t>
      </w:r>
    </w:p>
    <w:p w14:paraId="5B2514E6" w14:textId="77777777" w:rsidR="00787A23" w:rsidRPr="00851352" w:rsidRDefault="00787A23" w:rsidP="00787A23">
      <w:pPr>
        <w:rPr>
          <w:szCs w:val="20"/>
          <w:lang w:eastAsia="sl-SI"/>
        </w:rPr>
      </w:pPr>
    </w:p>
    <w:p w14:paraId="389FA43B" w14:textId="366DB557" w:rsidR="00787A23" w:rsidRPr="00851352" w:rsidRDefault="00787A23" w:rsidP="00851352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 xml:space="preserve">Za izpolnitev pogoja kadrovske sposobnosti je potreben en </w:t>
      </w:r>
      <w:r w:rsidR="00A6405E" w:rsidRPr="00851352">
        <w:rPr>
          <w:rFonts w:eastAsia="Arial" w:cs="Arial"/>
          <w:b/>
          <w:bCs/>
          <w:szCs w:val="20"/>
          <w:lang w:eastAsia="sl-SI"/>
        </w:rPr>
        <w:t xml:space="preserve">(1) </w:t>
      </w:r>
      <w:r w:rsidRPr="00851352">
        <w:rPr>
          <w:rFonts w:eastAsia="Arial" w:cs="Arial"/>
          <w:b/>
          <w:bCs/>
          <w:szCs w:val="20"/>
          <w:lang w:eastAsia="sl-SI"/>
        </w:rPr>
        <w:t>arhitekt spletnih rešitev.</w:t>
      </w:r>
    </w:p>
    <w:p w14:paraId="05F81ABD" w14:textId="77777777" w:rsidR="00851352" w:rsidRPr="00851352" w:rsidRDefault="00851352" w:rsidP="00787A23">
      <w:pPr>
        <w:jc w:val="both"/>
        <w:rPr>
          <w:rFonts w:eastAsia="Arial" w:cs="Arial"/>
          <w:color w:val="000000"/>
          <w:szCs w:val="20"/>
        </w:rPr>
      </w:pPr>
    </w:p>
    <w:p w14:paraId="5F6C3BC1" w14:textId="622A25C6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563D5086" w14:textId="77777777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094716B9" w14:textId="77777777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Delež </w:t>
      </w:r>
      <w:proofErr w:type="spellStart"/>
      <w:r w:rsidRPr="00851352">
        <w:rPr>
          <w:rFonts w:eastAsia="Arial" w:cs="Arial"/>
          <w:color w:val="000000"/>
          <w:szCs w:val="20"/>
        </w:rPr>
        <w:t>podizvajanja</w:t>
      </w:r>
      <w:proofErr w:type="spellEnd"/>
      <w:r w:rsidRPr="00851352">
        <w:rPr>
          <w:rFonts w:eastAsia="Arial" w:cs="Arial"/>
          <w:color w:val="000000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073F7C38" w14:textId="77777777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</w:p>
    <w:p w14:paraId="5DA9C0EF" w14:textId="77777777" w:rsidR="00820C4C" w:rsidRPr="00851352" w:rsidRDefault="00820C4C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 xml:space="preserve">ima VII. stopnjo izobrazbe po </w:t>
      </w:r>
      <w:proofErr w:type="spellStart"/>
      <w:r w:rsidRPr="00851352">
        <w:rPr>
          <w:rFonts w:ascii="Arial" w:eastAsia="Calibri" w:hAnsi="Arial" w:cs="Arial"/>
          <w:sz w:val="20"/>
          <w:szCs w:val="20"/>
        </w:rPr>
        <w:t>predbolonjskih</w:t>
      </w:r>
      <w:proofErr w:type="spellEnd"/>
      <w:r w:rsidRPr="00851352">
        <w:rPr>
          <w:rFonts w:ascii="Arial" w:eastAsia="Calibri" w:hAnsi="Arial" w:cs="Arial"/>
          <w:sz w:val="20"/>
          <w:szCs w:val="20"/>
        </w:rPr>
        <w:t xml:space="preserve"> programih oziroma raven izobrazbe 2. bolonjske stopnje </w:t>
      </w:r>
      <w:r w:rsidRPr="00851352">
        <w:rPr>
          <w:rFonts w:ascii="Arial" w:eastAsia="Calibri" w:hAnsi="Arial" w:cs="Arial"/>
          <w:sz w:val="20"/>
          <w:szCs w:val="20"/>
        </w:rPr>
        <w:t xml:space="preserve">in 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 v zadnjih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3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letih) za referenčnega naročnika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 w:rsidRPr="00851352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787A23" w:rsidRPr="00851352">
        <w:rPr>
          <w:rFonts w:ascii="Arial" w:hAnsi="Arial" w:cs="Arial"/>
          <w:sz w:val="20"/>
          <w:szCs w:val="20"/>
        </w:rPr>
        <w:t xml:space="preserve">razvoja 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="00787A23"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298D2EFC" w14:textId="00E14892" w:rsidR="00787A23" w:rsidRPr="00851352" w:rsidRDefault="00787A23" w:rsidP="00820C4C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28504DB1" w14:textId="47EDC368" w:rsidR="00787A23" w:rsidRPr="00851352" w:rsidRDefault="00787A23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(skupno 5 let)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</w:t>
      </w:r>
      <w:proofErr w:type="spellStart"/>
      <w:r w:rsidRPr="00851352">
        <w:rPr>
          <w:rFonts w:ascii="Arial" w:hAnsi="Arial" w:cs="Arial"/>
          <w:color w:val="000000"/>
          <w:sz w:val="20"/>
          <w:szCs w:val="20"/>
        </w:rPr>
        <w:t>večnivojskih</w:t>
      </w:r>
      <w:proofErr w:type="spellEnd"/>
      <w:r w:rsidRPr="00851352">
        <w:rPr>
          <w:rFonts w:ascii="Arial" w:hAnsi="Arial" w:cs="Arial"/>
          <w:color w:val="000000"/>
          <w:sz w:val="20"/>
          <w:szCs w:val="20"/>
        </w:rPr>
        <w:t xml:space="preserve"> aplikacij. </w:t>
      </w:r>
    </w:p>
    <w:p w14:paraId="2BC15878" w14:textId="77777777" w:rsidR="00787A23" w:rsidRPr="00851352" w:rsidRDefault="00787A23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C735C29" w14:textId="581BE863" w:rsidR="00820C4C" w:rsidRPr="00851352" w:rsidRDefault="00787A23" w:rsidP="00D52F0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>zahtevana dolžina delovnih izkušenj (vsaj 5 let) se lahko izpolni z enim projektom ali kumulativno z več projekti; v slednjem primeru se ločeno navedejo referenčni projekti za posamezna časovna obdobja</w:t>
      </w:r>
      <w:r w:rsidRPr="00851352">
        <w:rPr>
          <w:rFonts w:ascii="Arial" w:eastAsia="Calibri" w:hAnsi="Arial" w:cs="Arial"/>
          <w:sz w:val="20"/>
          <w:szCs w:val="20"/>
        </w:rPr>
        <w:t>/</w:t>
      </w:r>
    </w:p>
    <w:p w14:paraId="0277DD7F" w14:textId="4B790044" w:rsidR="00947BDE" w:rsidRPr="00851352" w:rsidRDefault="00947BDE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C0C1435" w14:textId="48CF44BD" w:rsidR="00947BDE" w:rsidRPr="00851352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>Navedeno je mogoče preveriti pri referenčne</w:t>
      </w:r>
      <w:r w:rsidR="00D52F0E" w:rsidRPr="00851352">
        <w:rPr>
          <w:rFonts w:eastAsia="Arial" w:cs="Arial"/>
          <w:szCs w:val="20"/>
        </w:rPr>
        <w:t>m</w:t>
      </w:r>
      <w:r w:rsidRPr="00851352">
        <w:rPr>
          <w:rFonts w:eastAsia="Arial" w:cs="Arial"/>
          <w:szCs w:val="20"/>
        </w:rPr>
        <w:t xml:space="preserve"> naročnik</w:t>
      </w:r>
      <w:r w:rsidR="00D52F0E" w:rsidRPr="00851352">
        <w:rPr>
          <w:rFonts w:eastAsia="Arial" w:cs="Arial"/>
          <w:szCs w:val="20"/>
        </w:rPr>
        <w:t>u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="00D52F0E" w:rsidRPr="00851352">
        <w:rPr>
          <w:rFonts w:eastAsia="Arial" w:cs="Arial"/>
          <w:szCs w:val="20"/>
        </w:rPr>
        <w:t xml:space="preserve">pri </w:t>
      </w:r>
      <w:r w:rsidR="00D52F0E" w:rsidRPr="00851352">
        <w:rPr>
          <w:rFonts w:eastAsia="Arial" w:cs="Arial"/>
          <w:szCs w:val="20"/>
        </w:rPr>
        <w:t xml:space="preserve">osebi </w:t>
      </w:r>
      <w:r w:rsidR="00D52F0E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D52F0E" w:rsidRPr="00851352">
        <w:rPr>
          <w:rFonts w:cs="Arial"/>
          <w:color w:val="000000"/>
          <w:szCs w:val="20"/>
        </w:rPr>
        <w:instrText xml:space="preserve"> FORMTEXT </w:instrText>
      </w:r>
      <w:r w:rsidR="00D52F0E" w:rsidRPr="00851352">
        <w:rPr>
          <w:rFonts w:cs="Arial"/>
          <w:color w:val="000000"/>
          <w:szCs w:val="20"/>
        </w:rPr>
      </w:r>
      <w:r w:rsidR="00D52F0E" w:rsidRPr="00851352">
        <w:rPr>
          <w:rFonts w:cs="Arial"/>
          <w:color w:val="000000"/>
          <w:szCs w:val="20"/>
        </w:rPr>
        <w:fldChar w:fldCharType="separate"/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color w:val="000000"/>
          <w:szCs w:val="20"/>
        </w:rPr>
        <w:fldChar w:fldCharType="end"/>
      </w:r>
      <w:r w:rsidR="00D52F0E" w:rsidRPr="00851352">
        <w:rPr>
          <w:rFonts w:cs="Arial"/>
          <w:color w:val="000000"/>
          <w:szCs w:val="20"/>
        </w:rPr>
        <w:t xml:space="preserve">,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6EF98F99" w14:textId="77777777" w:rsidR="00787A23" w:rsidRPr="00851352" w:rsidRDefault="00787A23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0C3986D8" w14:textId="2AFA4CF8" w:rsidR="008E2067" w:rsidRPr="00851352" w:rsidRDefault="005C38DE" w:rsidP="00A86B14">
      <w:pPr>
        <w:pStyle w:val="Naslov1"/>
        <w:numPr>
          <w:ilvl w:val="0"/>
          <w:numId w:val="2"/>
        </w:numPr>
      </w:pPr>
      <w:r w:rsidRPr="00851352">
        <w:t>R</w:t>
      </w:r>
      <w:r w:rsidR="008E2067" w:rsidRPr="00851352">
        <w:t>azvojni inženir</w:t>
      </w:r>
      <w:r w:rsidR="00851352" w:rsidRPr="00851352">
        <w:t>ji</w:t>
      </w:r>
      <w:r w:rsidR="008E2067" w:rsidRPr="00851352">
        <w:t>/programer</w:t>
      </w:r>
      <w:r w:rsidR="00851352" w:rsidRPr="00851352">
        <w:t>ji</w:t>
      </w:r>
    </w:p>
    <w:p w14:paraId="21735EF8" w14:textId="620F1D58" w:rsidR="008E2067" w:rsidRPr="00851352" w:rsidRDefault="008E2067" w:rsidP="00B36E49">
      <w:pPr>
        <w:rPr>
          <w:rFonts w:eastAsia="Arial"/>
          <w:szCs w:val="20"/>
          <w:lang w:eastAsia="sl-SI"/>
        </w:rPr>
      </w:pPr>
    </w:p>
    <w:p w14:paraId="0AE88DF8" w14:textId="6F94D759" w:rsidR="005C38DE" w:rsidRPr="00851352" w:rsidRDefault="005C38DE" w:rsidP="00851352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 xml:space="preserve">Za izpolnitev pogoja kadrovske sposobnosti </w:t>
      </w:r>
      <w:r w:rsidR="00A6405E" w:rsidRPr="00851352">
        <w:rPr>
          <w:rFonts w:eastAsia="Arial" w:cs="Arial"/>
          <w:b/>
          <w:bCs/>
          <w:szCs w:val="20"/>
          <w:lang w:eastAsia="sl-SI"/>
        </w:rPr>
        <w:t>so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potreb</w:t>
      </w:r>
      <w:r w:rsidR="00A6405E" w:rsidRPr="00851352">
        <w:rPr>
          <w:rFonts w:eastAsia="Arial" w:cs="Arial"/>
          <w:b/>
          <w:bCs/>
          <w:szCs w:val="20"/>
          <w:lang w:eastAsia="sl-SI"/>
        </w:rPr>
        <w:t>ni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="00A6405E" w:rsidRPr="00851352">
        <w:rPr>
          <w:rFonts w:eastAsia="Arial" w:cs="Arial"/>
          <w:b/>
          <w:bCs/>
          <w:szCs w:val="20"/>
          <w:lang w:eastAsia="sl-SI"/>
        </w:rPr>
        <w:t>trije (3)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razvojni inženir</w:t>
      </w:r>
      <w:r w:rsidR="00A6405E" w:rsidRPr="00851352">
        <w:rPr>
          <w:rFonts w:eastAsia="Arial" w:cs="Arial"/>
          <w:b/>
          <w:bCs/>
          <w:szCs w:val="20"/>
          <w:lang w:eastAsia="sl-SI"/>
        </w:rPr>
        <w:t>ji</w:t>
      </w:r>
      <w:r w:rsidR="00851352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>/</w:t>
      </w:r>
      <w:r w:rsidR="00851352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>programer</w:t>
      </w:r>
      <w:r w:rsidR="00A6405E" w:rsidRPr="00851352">
        <w:rPr>
          <w:rFonts w:eastAsia="Arial" w:cs="Arial"/>
          <w:b/>
          <w:bCs/>
          <w:szCs w:val="20"/>
          <w:lang w:eastAsia="sl-SI"/>
        </w:rPr>
        <w:t>ji</w:t>
      </w:r>
      <w:r w:rsidRPr="00851352">
        <w:rPr>
          <w:rFonts w:eastAsia="Arial" w:cs="Arial"/>
          <w:b/>
          <w:bCs/>
          <w:szCs w:val="20"/>
          <w:lang w:eastAsia="sl-SI"/>
        </w:rPr>
        <w:t>.</w:t>
      </w:r>
    </w:p>
    <w:p w14:paraId="088BCC16" w14:textId="77777777" w:rsidR="00851352" w:rsidRPr="00851352" w:rsidRDefault="00851352" w:rsidP="00D52F0E">
      <w:pPr>
        <w:jc w:val="both"/>
        <w:rPr>
          <w:rFonts w:eastAsia="Arial" w:cs="Arial"/>
          <w:b/>
          <w:bCs/>
          <w:color w:val="000000"/>
          <w:szCs w:val="20"/>
        </w:rPr>
      </w:pPr>
    </w:p>
    <w:p w14:paraId="5D30C864" w14:textId="7206C3A0" w:rsidR="00D52F0E" w:rsidRPr="00851352" w:rsidRDefault="00D52F0E" w:rsidP="00D52F0E">
      <w:pPr>
        <w:jc w:val="both"/>
        <w:rPr>
          <w:rFonts w:eastAsia="Arial" w:cs="Arial"/>
          <w:b/>
          <w:bCs/>
          <w:color w:val="000000"/>
          <w:szCs w:val="20"/>
        </w:rPr>
      </w:pPr>
      <w:r w:rsidRPr="00851352">
        <w:rPr>
          <w:rFonts w:eastAsia="Arial" w:cs="Arial"/>
          <w:b/>
          <w:bCs/>
          <w:color w:val="000000"/>
          <w:szCs w:val="20"/>
        </w:rPr>
        <w:t xml:space="preserve">A. </w:t>
      </w:r>
    </w:p>
    <w:p w14:paraId="37A49225" w14:textId="6B775CD2" w:rsidR="005C38DE" w:rsidRPr="0085135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3F875D00" w14:textId="77777777" w:rsidR="005C38DE" w:rsidRPr="0085135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7078E62" w14:textId="77777777" w:rsidR="005C38DE" w:rsidRPr="00851352" w:rsidRDefault="005C38DE" w:rsidP="005C38DE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07EE2716" w14:textId="77777777" w:rsidR="005C38DE" w:rsidRPr="00851352" w:rsidRDefault="005C38DE" w:rsidP="005C38D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45F149AA" w14:textId="77777777" w:rsidR="00D52F0E" w:rsidRPr="00851352" w:rsidRDefault="00D52F0E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VII. stopnjo izobrazbe po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predbolonjskih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programih oziroma raven izobrazbe 2. bolonjske stopnje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in 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 w:rsidR="00FB2995" w:rsidRPr="00851352">
        <w:rPr>
          <w:rFonts w:ascii="Arial" w:eastAsia="Arial" w:hAnsi="Arial" w:cs="Arial"/>
          <w:color w:val="000000"/>
          <w:sz w:val="20"/>
          <w:szCs w:val="20"/>
        </w:rPr>
        <w:t xml:space="preserve"> v zadnjih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3</w:t>
      </w:r>
      <w:r w:rsidR="00FB2995" w:rsidRPr="00851352">
        <w:rPr>
          <w:rFonts w:ascii="Arial" w:eastAsia="Arial" w:hAnsi="Arial" w:cs="Arial"/>
          <w:color w:val="000000"/>
          <w:sz w:val="20"/>
          <w:szCs w:val="20"/>
        </w:rPr>
        <w:t xml:space="preserve"> letih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 w:rsidRPr="00851352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5C38DE" w:rsidRPr="00851352">
        <w:rPr>
          <w:rFonts w:ascii="Arial" w:hAnsi="Arial" w:cs="Arial"/>
          <w:sz w:val="20"/>
          <w:szCs w:val="20"/>
        </w:rPr>
        <w:t xml:space="preserve">razvoja 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>, ki je vseboval naslednje zahteve</w:t>
      </w:r>
      <w:r w:rsidR="00FB2995" w:rsidRPr="00851352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poznavanje Java EE, poznavanje podatkovnih baz Oracle, poznavanje spletnih tehnologij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JavaScript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TypeScript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HTML in CSS, poznavanje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Solr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ali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Elasticsearch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in poznavanje operacijskih sistemov Windows ter Linux. </w:t>
      </w:r>
    </w:p>
    <w:p w14:paraId="2A6911E6" w14:textId="77777777" w:rsidR="00D52F0E" w:rsidRPr="00851352" w:rsidRDefault="00D52F0E" w:rsidP="00D52F0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23A395B" w14:textId="0F55DDD9" w:rsidR="00D52F0E" w:rsidRPr="00D26FD5" w:rsidRDefault="00D26FD5" w:rsidP="00D52F0E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>Izpolnjevanje pogoja v zvezi z omenjenimi tehnologijami je vezano na referenčni projekt, v katerem je inženir/programer sodeloval. Ni torej nujno, da razvojni inženir/programer pozna vse navedene tehnologije, moral pa je neprekinjeno vsaj šest (6) mesecev sodelovati v projektu razvoja informacijskega sistema/aplikacije, pri katerem so bile te tehnologije zahtevane oziroma uporabljene.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03629D84" w14:textId="794FDC48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07C2A08F" w14:textId="2E310180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09DAF62" w14:textId="77777777" w:rsidR="003E7ED3" w:rsidRPr="00851352" w:rsidRDefault="003E7ED3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6B17B32B" w14:textId="727CDFEF" w:rsidR="00D52F0E" w:rsidRPr="00851352" w:rsidRDefault="00D52F0E" w:rsidP="00D52F0E">
      <w:pPr>
        <w:spacing w:line="240" w:lineRule="auto"/>
        <w:jc w:val="both"/>
        <w:rPr>
          <w:rFonts w:eastAsia="Arial" w:cs="Arial"/>
          <w:b/>
          <w:bCs/>
          <w:color w:val="000000"/>
          <w:szCs w:val="20"/>
        </w:rPr>
      </w:pPr>
      <w:r w:rsidRPr="00851352">
        <w:rPr>
          <w:rFonts w:eastAsia="Arial" w:cs="Arial"/>
          <w:b/>
          <w:bCs/>
          <w:color w:val="000000"/>
          <w:szCs w:val="20"/>
        </w:rPr>
        <w:t xml:space="preserve">B. </w:t>
      </w:r>
    </w:p>
    <w:p w14:paraId="79878064" w14:textId="4AFCE9FB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5E55636E" w14:textId="77777777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0CD44A68" w14:textId="77777777" w:rsidR="00D52F0E" w:rsidRPr="00851352" w:rsidRDefault="00D52F0E" w:rsidP="00D52F0E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47372A48" w14:textId="77777777" w:rsidR="00D52F0E" w:rsidRPr="00851352" w:rsidRDefault="00D52F0E" w:rsidP="00D52F0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A5DF655" w14:textId="77777777" w:rsidR="00D52F0E" w:rsidRPr="00851352" w:rsidRDefault="00D52F0E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predbolonjskih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 v zadnjih 3 letih)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informacijskega sistema/aplikacije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ki je vseboval naslednje zahteve: poznavanje Java EE, poznavanje podatkovnih baz Oracle, poznavanje spletnih tehnologij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JavaScript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TypeScript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HTML in CSS, poznavanje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Solr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ali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Elasticsearch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in poznavanje operacijskih sistemov Windows ter Linux. </w:t>
      </w:r>
    </w:p>
    <w:p w14:paraId="71BFDD1D" w14:textId="77777777" w:rsidR="00D52F0E" w:rsidRPr="00851352" w:rsidRDefault="00D52F0E" w:rsidP="00D52F0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8929140" w14:textId="060A071B" w:rsidR="00D52F0E" w:rsidRPr="00D26FD5" w:rsidRDefault="00D26FD5" w:rsidP="00D52F0E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>Izpolnjevanje pogoja v zvezi z omenjenimi tehnologijami je vezano na referenčni projekt, v katerem je inženir/programer sodeloval. Ni torej nujno, da razvojni inženir/programer pozna vse navedene tehnologije, moral pa je neprekinjeno vsaj šest (6) mesecev sodelovati v projektu razvoja informacijskega sistema/aplikacije, pri katerem so bile te tehnologije zahtevane oziroma uporabljene.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59DB3DDB" w14:textId="77777777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4AE0F331" w14:textId="6C5E4007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6CB4F71" w14:textId="77777777" w:rsidR="003E7ED3" w:rsidRPr="00851352" w:rsidRDefault="003E7ED3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2DE8993" w14:textId="6C2CD95E" w:rsidR="00D52F0E" w:rsidRPr="00851352" w:rsidRDefault="00D52F0E" w:rsidP="00D52F0E">
      <w:pPr>
        <w:rPr>
          <w:rFonts w:eastAsia="Arial"/>
          <w:b/>
          <w:bCs/>
          <w:szCs w:val="20"/>
          <w:lang w:eastAsia="sl-SI"/>
        </w:rPr>
      </w:pPr>
      <w:r w:rsidRPr="00851352">
        <w:rPr>
          <w:rFonts w:eastAsia="Arial"/>
          <w:b/>
          <w:bCs/>
          <w:szCs w:val="20"/>
          <w:lang w:eastAsia="sl-SI"/>
        </w:rPr>
        <w:t>C.</w:t>
      </w:r>
    </w:p>
    <w:p w14:paraId="67901C42" w14:textId="77777777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bookmarkStart w:id="7" w:name="_Hlk95461788"/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1E98EBFE" w14:textId="77777777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6BA224D8" w14:textId="77777777" w:rsidR="00D52F0E" w:rsidRPr="00851352" w:rsidRDefault="00D52F0E" w:rsidP="00D52F0E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466C6DCD" w14:textId="77777777" w:rsidR="00D52F0E" w:rsidRPr="00851352" w:rsidRDefault="00D52F0E" w:rsidP="00D52F0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48BD2AB6" w14:textId="77777777" w:rsidR="00D52F0E" w:rsidRPr="00851352" w:rsidRDefault="00D52F0E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predbolonjskih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 v zadnjih 3 letih)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informacijskega sistema/aplikacije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ki je vseboval naslednje zahteve: poznavanje Java EE, poznavanje podatkovnih baz Oracle, poznavanje spletnih tehnologij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JavaScript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TypeScript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HTML in CSS, poznavanje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Solr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ali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Elasticsearch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in poznavanje operacijskih sistemov Windows ter Linux. </w:t>
      </w:r>
    </w:p>
    <w:p w14:paraId="1C1C6EC5" w14:textId="77777777" w:rsidR="00D52F0E" w:rsidRPr="00851352" w:rsidRDefault="00D52F0E" w:rsidP="00D52F0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9D24F91" w14:textId="48B479A9" w:rsidR="00D52F0E" w:rsidRPr="00D26FD5" w:rsidRDefault="00D26FD5" w:rsidP="00D52F0E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>Izpolnjevanje pogoja v zvezi z omenjenimi tehnologijami je vezano na referenčni projekt, v katerem je inženir/programer sodeloval. Ni torej nujno, da razvojni inženir/programer pozna vse navedene tehnologije, moral pa je neprekinjeno vsaj šest (6) mesecev sodelovati v projektu razvoja informacijskega sistema/aplikacije, pri katerem so bile te tehnologije zahtevane oziroma uporabljene.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6443128A" w14:textId="77777777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68D64C78" w14:textId="2F7F8484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bookmarkEnd w:id="7"/>
    <w:p w14:paraId="522C5C94" w14:textId="05533984" w:rsidR="003E7ED3" w:rsidRPr="00851352" w:rsidRDefault="003E7ED3" w:rsidP="00A86B14">
      <w:pPr>
        <w:pStyle w:val="Naslov1"/>
        <w:numPr>
          <w:ilvl w:val="0"/>
          <w:numId w:val="2"/>
        </w:numPr>
      </w:pPr>
      <w:r w:rsidRPr="00851352">
        <w:lastRenderedPageBreak/>
        <w:t>Strokovni sodelavec</w:t>
      </w:r>
    </w:p>
    <w:p w14:paraId="0AE87F99" w14:textId="77777777" w:rsidR="003E7ED3" w:rsidRPr="00851352" w:rsidRDefault="003E7ED3" w:rsidP="003E7ED3">
      <w:pPr>
        <w:rPr>
          <w:rFonts w:eastAsia="Arial"/>
          <w:szCs w:val="20"/>
          <w:lang w:eastAsia="sl-SI"/>
        </w:rPr>
      </w:pPr>
    </w:p>
    <w:p w14:paraId="1473BE4B" w14:textId="5BAAF3D6" w:rsidR="003E7ED3" w:rsidRPr="00851352" w:rsidRDefault="003E7ED3" w:rsidP="00851352">
      <w:pPr>
        <w:jc w:val="both"/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 xml:space="preserve">Za izpolnitev pogoja kadrovske sposobnosti </w:t>
      </w:r>
      <w:r w:rsidRPr="00851352">
        <w:rPr>
          <w:rFonts w:eastAsia="Arial" w:cs="Arial"/>
          <w:b/>
          <w:bCs/>
          <w:szCs w:val="20"/>
          <w:lang w:eastAsia="sl-SI"/>
        </w:rPr>
        <w:t>je potreben en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(</w:t>
      </w:r>
      <w:r w:rsidRPr="00851352">
        <w:rPr>
          <w:rFonts w:eastAsia="Arial" w:cs="Arial"/>
          <w:b/>
          <w:bCs/>
          <w:szCs w:val="20"/>
          <w:lang w:eastAsia="sl-SI"/>
        </w:rPr>
        <w:t>1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) </w:t>
      </w:r>
      <w:r w:rsidRPr="00851352">
        <w:rPr>
          <w:rFonts w:eastAsia="Arial" w:cs="Arial"/>
          <w:b/>
          <w:bCs/>
          <w:szCs w:val="20"/>
          <w:lang w:eastAsia="sl-SI"/>
        </w:rPr>
        <w:t>strokovni sodelavec.</w:t>
      </w:r>
    </w:p>
    <w:p w14:paraId="70E7A069" w14:textId="77777777" w:rsidR="00851352" w:rsidRPr="00851352" w:rsidRDefault="00851352" w:rsidP="003E7ED3">
      <w:pPr>
        <w:jc w:val="both"/>
        <w:rPr>
          <w:rFonts w:eastAsia="Arial" w:cs="Arial"/>
          <w:color w:val="000000"/>
          <w:szCs w:val="20"/>
        </w:rPr>
      </w:pPr>
    </w:p>
    <w:p w14:paraId="49A9661E" w14:textId="4CF8692C" w:rsidR="003E7ED3" w:rsidRPr="00851352" w:rsidRDefault="003E7ED3" w:rsidP="003E7ED3">
      <w:pPr>
        <w:jc w:val="both"/>
        <w:rPr>
          <w:rFonts w:eastAsia="Arial" w:cs="Arial"/>
          <w:color w:val="000000"/>
          <w:szCs w:val="20"/>
        </w:rPr>
      </w:pPr>
      <w:bookmarkStart w:id="8" w:name="_Hlk95461857"/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02BF6A57" w14:textId="77777777" w:rsidR="003E7ED3" w:rsidRPr="00851352" w:rsidRDefault="003E7ED3" w:rsidP="003E7ED3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045F2C21" w14:textId="77777777" w:rsidR="003E7ED3" w:rsidRPr="00851352" w:rsidRDefault="003E7ED3" w:rsidP="003E7ED3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10A7B800" w14:textId="40056C09" w:rsidR="003E7ED3" w:rsidRPr="00851352" w:rsidRDefault="003E7ED3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4B0BFDE" w14:textId="77777777" w:rsidR="003E7ED3" w:rsidRPr="00851352" w:rsidRDefault="003E7ED3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predbolonjskih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programih oziroma raven izobrazbe 2. bolonjske stopnje smeri »pravo«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;</w:t>
      </w:r>
    </w:p>
    <w:p w14:paraId="3BBD93C5" w14:textId="12389FCB" w:rsidR="003E7ED3" w:rsidRPr="00851352" w:rsidRDefault="003E7ED3" w:rsidP="003E7ED3">
      <w:pPr>
        <w:pStyle w:val="Odstavekseznama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2B0E7122" w14:textId="1E81DA43" w:rsidR="003E7ED3" w:rsidRPr="00851352" w:rsidRDefault="003E7ED3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(skupno </w:t>
      </w:r>
      <w:r w:rsidRPr="00851352">
        <w:rPr>
          <w:rFonts w:ascii="Arial" w:hAnsi="Arial" w:cs="Arial"/>
          <w:color w:val="000000"/>
          <w:sz w:val="20"/>
          <w:szCs w:val="20"/>
        </w:rPr>
        <w:t>3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let</w:t>
      </w:r>
      <w:r w:rsidRPr="00851352">
        <w:rPr>
          <w:rFonts w:ascii="Arial" w:hAnsi="Arial" w:cs="Arial"/>
          <w:color w:val="000000"/>
          <w:sz w:val="20"/>
          <w:szCs w:val="20"/>
        </w:rPr>
        <w:t>a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="00E474B5" w:rsidRPr="00851352">
        <w:rPr>
          <w:rFonts w:ascii="Arial" w:eastAsia="Arial" w:hAnsi="Arial" w:cs="Arial"/>
          <w:color w:val="000000"/>
          <w:sz w:val="20"/>
          <w:szCs w:val="20"/>
        </w:rPr>
        <w:t>pri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referenčne</w:t>
      </w:r>
      <w:r w:rsidR="00E474B5" w:rsidRPr="00851352">
        <w:rPr>
          <w:rFonts w:ascii="Arial" w:eastAsia="Arial" w:hAnsi="Arial" w:cs="Arial"/>
          <w:color w:val="000000"/>
          <w:sz w:val="20"/>
          <w:szCs w:val="20"/>
        </w:rPr>
        <w:t>m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naročnik</w:t>
      </w:r>
      <w:r w:rsidR="00E474B5" w:rsidRPr="00851352">
        <w:rPr>
          <w:rFonts w:ascii="Arial" w:eastAsia="Arial" w:hAnsi="Arial" w:cs="Arial"/>
          <w:color w:val="000000"/>
          <w:sz w:val="20"/>
          <w:szCs w:val="20"/>
        </w:rPr>
        <w:t>u/delodajalcu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E474B5" w:rsidRPr="00851352">
        <w:rPr>
          <w:rFonts w:ascii="Arial" w:eastAsia="Arial" w:hAnsi="Arial" w:cs="Arial"/>
          <w:color w:val="000000"/>
          <w:sz w:val="20"/>
          <w:szCs w:val="20"/>
        </w:rPr>
        <w:t xml:space="preserve">deloval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na področju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normodajne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dejavnosti (priprava ali sodelovanje pri pripravi predpisov in drugih pravnih aktov, rokovanje z dokumentnimi sistemi in zakonodajno-pravnimi zbirkami, vodenje ali sodelovanje v upravnopravnih postopkih ipd.).</w:t>
      </w:r>
    </w:p>
    <w:p w14:paraId="5F82A0E8" w14:textId="77777777" w:rsidR="003E7ED3" w:rsidRPr="00851352" w:rsidRDefault="003E7ED3" w:rsidP="003E7ED3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74168972" w14:textId="10439951" w:rsidR="00E474B5" w:rsidRPr="00851352" w:rsidRDefault="00E474B5" w:rsidP="00E474B5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</w:t>
      </w:r>
      <w:r w:rsidR="00851352" w:rsidRPr="00851352">
        <w:rPr>
          <w:rFonts w:eastAsia="Arial" w:cs="Arial"/>
          <w:szCs w:val="20"/>
        </w:rPr>
        <w:t>pri</w:t>
      </w:r>
      <w:r w:rsidRPr="00851352">
        <w:rPr>
          <w:rFonts w:eastAsia="Arial" w:cs="Arial"/>
          <w:szCs w:val="20"/>
        </w:rPr>
        <w:t xml:space="preserve"> referenčne</w:t>
      </w:r>
      <w:r w:rsidR="00851352" w:rsidRPr="00851352">
        <w:rPr>
          <w:rFonts w:eastAsia="Arial" w:cs="Arial"/>
          <w:szCs w:val="20"/>
        </w:rPr>
        <w:t>m</w:t>
      </w:r>
      <w:r w:rsidRPr="00851352">
        <w:rPr>
          <w:rFonts w:eastAsia="Arial" w:cs="Arial"/>
          <w:szCs w:val="20"/>
        </w:rPr>
        <w:t xml:space="preserve"> naročnik</w:t>
      </w:r>
      <w:r w:rsidR="00851352" w:rsidRPr="00851352">
        <w:rPr>
          <w:rFonts w:eastAsia="Arial" w:cs="Arial"/>
          <w:szCs w:val="20"/>
        </w:rPr>
        <w:t>u/delodajalcu</w:t>
      </w:r>
      <w:r w:rsidRPr="00851352">
        <w:rPr>
          <w:rFonts w:eastAsia="Arial" w:cs="Arial"/>
          <w:szCs w:val="20"/>
        </w:rPr>
        <w:t xml:space="preserve"> </w:t>
      </w:r>
      <w:bookmarkStart w:id="9" w:name="_Hlk95453162"/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bookmarkEnd w:id="9"/>
      <w:r w:rsidRPr="00851352">
        <w:rPr>
          <w:rFonts w:cs="Arial"/>
          <w:color w:val="000000"/>
          <w:szCs w:val="20"/>
        </w:rPr>
        <w:t>,</w:t>
      </w:r>
      <w:r w:rsidR="00851352" w:rsidRPr="00851352">
        <w:rPr>
          <w:rFonts w:cs="Arial"/>
          <w:color w:val="000000"/>
          <w:szCs w:val="20"/>
        </w:rPr>
        <w:t xml:space="preserve"> </w:t>
      </w:r>
      <w:r w:rsidR="00851352" w:rsidRPr="00851352">
        <w:rPr>
          <w:rFonts w:cs="Arial"/>
          <w:color w:val="000000"/>
          <w:szCs w:val="20"/>
        </w:rPr>
        <w:t>pri osebi</w:t>
      </w:r>
      <w:r w:rsidR="00851352" w:rsidRPr="00851352">
        <w:rPr>
          <w:rFonts w:eastAsia="Arial" w:cs="Arial"/>
          <w:szCs w:val="20"/>
        </w:rPr>
        <w:t xml:space="preserve"> </w:t>
      </w:r>
      <w:r w:rsidR="00851352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851352" w:rsidRPr="00851352">
        <w:rPr>
          <w:rFonts w:cs="Arial"/>
          <w:color w:val="000000"/>
          <w:szCs w:val="20"/>
        </w:rPr>
        <w:instrText xml:space="preserve"> FORMTEXT </w:instrText>
      </w:r>
      <w:r w:rsidR="00851352" w:rsidRPr="00851352">
        <w:rPr>
          <w:rFonts w:cs="Arial"/>
          <w:color w:val="000000"/>
          <w:szCs w:val="20"/>
        </w:rPr>
      </w:r>
      <w:r w:rsidR="00851352" w:rsidRPr="00851352">
        <w:rPr>
          <w:rFonts w:cs="Arial"/>
          <w:color w:val="000000"/>
          <w:szCs w:val="20"/>
        </w:rPr>
        <w:fldChar w:fldCharType="separate"/>
      </w:r>
      <w:r w:rsidR="00851352" w:rsidRPr="00851352">
        <w:rPr>
          <w:rFonts w:cs="Arial"/>
          <w:noProof/>
          <w:color w:val="000000"/>
          <w:szCs w:val="20"/>
        </w:rPr>
        <w:t> </w:t>
      </w:r>
      <w:r w:rsidR="00851352" w:rsidRPr="00851352">
        <w:rPr>
          <w:rFonts w:cs="Arial"/>
          <w:noProof/>
          <w:color w:val="000000"/>
          <w:szCs w:val="20"/>
        </w:rPr>
        <w:t> </w:t>
      </w:r>
      <w:r w:rsidR="00851352" w:rsidRPr="00851352">
        <w:rPr>
          <w:rFonts w:cs="Arial"/>
          <w:noProof/>
          <w:color w:val="000000"/>
          <w:szCs w:val="20"/>
        </w:rPr>
        <w:t> </w:t>
      </w:r>
      <w:r w:rsidR="00851352" w:rsidRPr="00851352">
        <w:rPr>
          <w:rFonts w:cs="Arial"/>
          <w:noProof/>
          <w:color w:val="000000"/>
          <w:szCs w:val="20"/>
        </w:rPr>
        <w:t> </w:t>
      </w:r>
      <w:r w:rsidR="00851352" w:rsidRPr="00851352">
        <w:rPr>
          <w:rFonts w:cs="Arial"/>
          <w:noProof/>
          <w:color w:val="000000"/>
          <w:szCs w:val="20"/>
        </w:rPr>
        <w:t> </w:t>
      </w:r>
      <w:r w:rsidR="00851352" w:rsidRPr="00851352">
        <w:rPr>
          <w:rFonts w:cs="Arial"/>
          <w:color w:val="000000"/>
          <w:szCs w:val="20"/>
        </w:rPr>
        <w:fldChar w:fldCharType="end"/>
      </w:r>
      <w:r w:rsidR="00851352"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bookmarkEnd w:id="8"/>
    <w:p w14:paraId="17FB2894" w14:textId="5A5312CF" w:rsidR="003E7ED3" w:rsidRPr="003E7ED3" w:rsidRDefault="003E7ED3" w:rsidP="003E7ED3">
      <w:pPr>
        <w:spacing w:after="120"/>
        <w:jc w:val="both"/>
        <w:rPr>
          <w:rFonts w:eastAsia="Calibri"/>
          <w:szCs w:val="20"/>
        </w:rPr>
      </w:pPr>
    </w:p>
    <w:p w14:paraId="288226F0" w14:textId="249EAC4B" w:rsidR="003E7ED3" w:rsidRDefault="00851352" w:rsidP="00A51BE0">
      <w:pPr>
        <w:pStyle w:val="Naslov1"/>
      </w:pPr>
      <w:r w:rsidRPr="00851352">
        <w:t>PRIJAVA DODATNEGA KADRA</w:t>
      </w:r>
    </w:p>
    <w:p w14:paraId="51EA4FDF" w14:textId="77777777" w:rsidR="006E0BBA" w:rsidRDefault="006E0BBA" w:rsidP="006E0BBA">
      <w:pPr>
        <w:rPr>
          <w:rFonts w:eastAsia="Arial" w:cs="Arial"/>
          <w:b/>
          <w:bCs/>
          <w:color w:val="000000"/>
          <w:szCs w:val="20"/>
        </w:rPr>
      </w:pPr>
    </w:p>
    <w:p w14:paraId="12DB807D" w14:textId="7E4479F8" w:rsidR="006E0BBA" w:rsidRPr="006E0BBA" w:rsidRDefault="006E0BBA" w:rsidP="006E0BBA">
      <w:pPr>
        <w:rPr>
          <w:rFonts w:eastAsia="Arial" w:cs="Arial"/>
          <w:b/>
          <w:bCs/>
          <w:color w:val="000000"/>
          <w:szCs w:val="20"/>
        </w:rPr>
      </w:pPr>
      <w:r>
        <w:rPr>
          <w:rFonts w:eastAsia="Arial" w:cs="Arial"/>
          <w:b/>
          <w:bCs/>
          <w:color w:val="000000"/>
          <w:szCs w:val="20"/>
        </w:rPr>
        <w:t>R</w:t>
      </w:r>
      <w:r w:rsidRPr="00851352">
        <w:rPr>
          <w:rFonts w:eastAsia="Arial" w:cs="Arial"/>
          <w:b/>
          <w:bCs/>
          <w:color w:val="000000"/>
          <w:szCs w:val="20"/>
        </w:rPr>
        <w:t>azpoložljivost dodatnega kadra</w:t>
      </w:r>
      <w:r>
        <w:rPr>
          <w:rFonts w:eastAsia="Arial" w:cs="Arial"/>
          <w:b/>
          <w:bCs/>
          <w:color w:val="000000"/>
          <w:szCs w:val="20"/>
        </w:rPr>
        <w:t xml:space="preserve"> se upošteva kot merilo</w:t>
      </w:r>
      <w:r w:rsidRPr="00851352">
        <w:rPr>
          <w:rFonts w:eastAsia="Arial" w:cs="Arial"/>
          <w:b/>
          <w:bCs/>
          <w:color w:val="000000"/>
          <w:szCs w:val="20"/>
        </w:rPr>
        <w:t xml:space="preserve"> (Mer1)</w:t>
      </w:r>
      <w:r>
        <w:rPr>
          <w:rFonts w:eastAsia="Arial" w:cs="Arial"/>
          <w:b/>
          <w:bCs/>
          <w:color w:val="000000"/>
          <w:szCs w:val="20"/>
        </w:rPr>
        <w:t xml:space="preserve"> pri izračunu ekonomsko najugodnejše ponudbe. </w:t>
      </w:r>
    </w:p>
    <w:p w14:paraId="46C68226" w14:textId="5C3E73A7" w:rsidR="00851352" w:rsidRPr="00851352" w:rsidRDefault="00851352" w:rsidP="00A86B14">
      <w:pPr>
        <w:pStyle w:val="Naslov1"/>
        <w:numPr>
          <w:ilvl w:val="0"/>
          <w:numId w:val="6"/>
        </w:numPr>
      </w:pPr>
      <w:r w:rsidRPr="00851352">
        <w:t>UX/UI oblikovalec/</w:t>
      </w:r>
      <w:proofErr w:type="spellStart"/>
      <w:r w:rsidRPr="00851352">
        <w:t>strategist</w:t>
      </w:r>
      <w:proofErr w:type="spellEnd"/>
      <w:r w:rsidRPr="00851352">
        <w:t xml:space="preserve"> </w:t>
      </w:r>
    </w:p>
    <w:p w14:paraId="78F13DF3" w14:textId="627691BD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62E1F735" w14:textId="7DF13CB0" w:rsid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>Ponudnik, ki poleg UI/UX oblikovalca/</w:t>
      </w:r>
      <w:proofErr w:type="spellStart"/>
      <w:r w:rsidRPr="00851352">
        <w:rPr>
          <w:rFonts w:eastAsia="Arial" w:cs="Arial"/>
          <w:color w:val="000000"/>
          <w:szCs w:val="20"/>
        </w:rPr>
        <w:t>strategista</w:t>
      </w:r>
      <w:proofErr w:type="spellEnd"/>
      <w:r w:rsidRPr="00851352">
        <w:rPr>
          <w:rFonts w:eastAsia="Arial" w:cs="Arial"/>
          <w:color w:val="000000"/>
          <w:szCs w:val="20"/>
        </w:rPr>
        <w:t xml:space="preserve"> iz točke</w:t>
      </w:r>
      <w:r w:rsidR="00A51BE0">
        <w:rPr>
          <w:rFonts w:eastAsia="Arial" w:cs="Arial"/>
          <w:color w:val="000000"/>
          <w:szCs w:val="20"/>
        </w:rPr>
        <w:t xml:space="preserve"> I.2</w:t>
      </w:r>
      <w:r w:rsidRPr="00851352">
        <w:rPr>
          <w:rFonts w:eastAsia="Arial" w:cs="Arial"/>
          <w:color w:val="000000"/>
          <w:szCs w:val="20"/>
        </w:rPr>
        <w:t xml:space="preserve">, ki je pogoj za sodelovanje, prijavi še dodatni kader, ki bo sodeloval pri izvajanju predmetnega naročila, prejme za vsak dodatno prijavljeni kader po </w:t>
      </w:r>
      <w:r w:rsidR="00A51BE0">
        <w:rPr>
          <w:rFonts w:eastAsia="Arial" w:cs="Arial"/>
          <w:color w:val="000000"/>
          <w:szCs w:val="20"/>
        </w:rPr>
        <w:t>dve</w:t>
      </w:r>
      <w:r w:rsidRPr="00851352">
        <w:rPr>
          <w:rFonts w:eastAsia="Arial" w:cs="Arial"/>
          <w:color w:val="000000"/>
          <w:szCs w:val="20"/>
        </w:rPr>
        <w:t xml:space="preserve"> (</w:t>
      </w:r>
      <w:r w:rsidR="00A51BE0">
        <w:rPr>
          <w:rFonts w:eastAsia="Arial" w:cs="Arial"/>
          <w:color w:val="000000"/>
          <w:szCs w:val="20"/>
        </w:rPr>
        <w:t>2</w:t>
      </w:r>
      <w:r w:rsidRPr="00851352">
        <w:rPr>
          <w:rFonts w:eastAsia="Arial" w:cs="Arial"/>
          <w:color w:val="000000"/>
          <w:szCs w:val="20"/>
        </w:rPr>
        <w:t>) točk</w:t>
      </w:r>
      <w:r w:rsidR="00A51BE0">
        <w:rPr>
          <w:rFonts w:eastAsia="Arial" w:cs="Arial"/>
          <w:color w:val="000000"/>
          <w:szCs w:val="20"/>
        </w:rPr>
        <w:t>i</w:t>
      </w:r>
      <w:r w:rsidRPr="00851352">
        <w:rPr>
          <w:rFonts w:eastAsia="Arial" w:cs="Arial"/>
          <w:color w:val="000000"/>
          <w:szCs w:val="20"/>
        </w:rPr>
        <w:t xml:space="preserve">, kar se upošteva kot Mer1 pri izračunu ekonomsko najugodnejše ponudbe. </w:t>
      </w:r>
    </w:p>
    <w:p w14:paraId="11D590A9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491B6628" w14:textId="4DEFE32B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Ponudnik lahko prijavi največ dva (2) dodatna </w:t>
      </w:r>
      <w:bookmarkStart w:id="10" w:name="_Hlk54798484"/>
      <w:r w:rsidRPr="00851352">
        <w:rPr>
          <w:rFonts w:eastAsia="Arial" w:cs="Arial"/>
          <w:color w:val="000000"/>
          <w:szCs w:val="20"/>
        </w:rPr>
        <w:t>UX/UI oblikovalca/</w:t>
      </w:r>
      <w:proofErr w:type="spellStart"/>
      <w:r w:rsidRPr="00851352">
        <w:rPr>
          <w:rFonts w:eastAsia="Arial" w:cs="Arial"/>
          <w:color w:val="000000"/>
          <w:szCs w:val="20"/>
        </w:rPr>
        <w:t>strategista</w:t>
      </w:r>
      <w:bookmarkEnd w:id="10"/>
      <w:proofErr w:type="spellEnd"/>
      <w:r w:rsidRPr="00851352">
        <w:rPr>
          <w:rFonts w:eastAsia="Arial" w:cs="Arial"/>
          <w:color w:val="000000"/>
          <w:szCs w:val="20"/>
        </w:rPr>
        <w:t>, ki morata izpolnjevati enake pogoje, kot so navedeni v točki 8.2.</w:t>
      </w:r>
      <w:r w:rsidR="00A51BE0">
        <w:rPr>
          <w:rFonts w:eastAsia="Arial" w:cs="Arial"/>
          <w:color w:val="000000"/>
          <w:szCs w:val="20"/>
        </w:rPr>
        <w:t>2</w:t>
      </w:r>
      <w:r w:rsidRPr="00851352">
        <w:rPr>
          <w:rFonts w:eastAsia="Arial" w:cs="Arial"/>
          <w:color w:val="000000"/>
          <w:szCs w:val="20"/>
        </w:rPr>
        <w:t xml:space="preserve"> navodil, pod b). </w:t>
      </w:r>
    </w:p>
    <w:p w14:paraId="3B2AE04D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6EBC6A8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851352">
        <w:rPr>
          <w:rFonts w:eastAsia="Arial" w:cs="Arial"/>
          <w:color w:val="000000"/>
          <w:szCs w:val="20"/>
          <w:u w:val="single"/>
        </w:rPr>
        <w:t>Dodatni UX/UI oblikovalec/</w:t>
      </w:r>
      <w:proofErr w:type="spellStart"/>
      <w:r w:rsidRPr="00851352">
        <w:rPr>
          <w:rFonts w:eastAsia="Arial" w:cs="Arial"/>
          <w:color w:val="000000"/>
          <w:szCs w:val="20"/>
          <w:u w:val="single"/>
        </w:rPr>
        <w:t>strategist</w:t>
      </w:r>
      <w:proofErr w:type="spellEnd"/>
      <w:r w:rsidRPr="00851352">
        <w:rPr>
          <w:rFonts w:eastAsia="Arial" w:cs="Arial"/>
          <w:color w:val="000000"/>
          <w:szCs w:val="20"/>
          <w:u w:val="single"/>
        </w:rPr>
        <w:t xml:space="preserve"> – št. 1</w:t>
      </w:r>
    </w:p>
    <w:p w14:paraId="4E310F52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3F595E9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2F850A46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1DE7F85F" w14:textId="77777777" w:rsidR="006E0BBA" w:rsidRPr="00851352" w:rsidRDefault="006E0BBA" w:rsidP="006E0BBA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67301F4A" w14:textId="77777777" w:rsidR="006E0BBA" w:rsidRPr="00851352" w:rsidRDefault="006E0BBA" w:rsidP="006E0BBA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3C2D3E5D" w14:textId="77777777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predbolonjskih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>neprekinjeno vsaj 6 mesecev v zadnjih 3 letih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2EBE3F84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53977A9A" w14:textId="77777777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</w:t>
      </w:r>
      <w:r w:rsidRPr="00851352">
        <w:rPr>
          <w:rFonts w:ascii="Arial" w:hAnsi="Arial" w:cs="Arial"/>
          <w:i/>
          <w:iCs/>
          <w:color w:val="000000"/>
          <w:sz w:val="20"/>
          <w:szCs w:val="20"/>
        </w:rPr>
        <w:t>skupno 3 leta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v okviru projekta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pripravljal digitalne izdelke za razvojne ekipe, </w:t>
      </w:r>
      <w:proofErr w:type="spellStart"/>
      <w:r w:rsidRPr="00851352">
        <w:rPr>
          <w:rFonts w:ascii="Arial" w:hAnsi="Arial" w:cs="Arial"/>
          <w:color w:val="000000"/>
          <w:sz w:val="20"/>
          <w:szCs w:val="20"/>
        </w:rPr>
        <w:t>prototipiranja</w:t>
      </w:r>
      <w:proofErr w:type="spellEnd"/>
      <w:r w:rsidRPr="00851352">
        <w:rPr>
          <w:rFonts w:ascii="Arial" w:hAnsi="Arial" w:cs="Arial"/>
          <w:color w:val="000000"/>
          <w:sz w:val="20"/>
          <w:szCs w:val="20"/>
        </w:rPr>
        <w:t xml:space="preserve"> in žične modele, sodeloval z vodji projektov in uporabniki pri kreiranju intuitivnih rešitev ter pozna spletne tehnologije, njihove možnosti in omejitve (HTML, CSS, </w:t>
      </w:r>
      <w:proofErr w:type="spellStart"/>
      <w:r w:rsidRPr="00851352">
        <w:rPr>
          <w:rFonts w:ascii="Arial" w:hAnsi="Arial" w:cs="Arial"/>
          <w:color w:val="000000"/>
          <w:sz w:val="20"/>
          <w:szCs w:val="20"/>
        </w:rPr>
        <w:t>JavaScrip</w:t>
      </w:r>
      <w:proofErr w:type="spellEnd"/>
      <w:r w:rsidRPr="00851352">
        <w:rPr>
          <w:rFonts w:ascii="Arial" w:hAnsi="Arial" w:cs="Arial"/>
          <w:color w:val="000000"/>
          <w:sz w:val="20"/>
          <w:szCs w:val="20"/>
        </w:rPr>
        <w:t>)</w:t>
      </w:r>
      <w:r w:rsidRPr="00851352">
        <w:rPr>
          <w:rFonts w:ascii="Arial" w:eastAsia="Calibri" w:hAnsi="Arial" w:cs="Arial"/>
          <w:sz w:val="20"/>
          <w:szCs w:val="20"/>
        </w:rPr>
        <w:t>.</w:t>
      </w:r>
    </w:p>
    <w:p w14:paraId="75474301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9E26E21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>zahtevana dolžina delovnih izkušenj (vsaj 3 leta) se lahko izpolni z enim projektom ali kumulativno z več projekti; v slednjem primeru se ločeno navedejo referenčni projekti za posamezna časovna obdobja</w:t>
      </w:r>
      <w:r w:rsidRPr="00851352">
        <w:rPr>
          <w:rFonts w:ascii="Arial" w:eastAsia="Calibri" w:hAnsi="Arial" w:cs="Arial"/>
          <w:sz w:val="20"/>
          <w:szCs w:val="20"/>
        </w:rPr>
        <w:t>/</w:t>
      </w:r>
    </w:p>
    <w:p w14:paraId="0EA7D011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6E5DB1D" w14:textId="77777777" w:rsidR="006E0BBA" w:rsidRPr="00851352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lastRenderedPageBreak/>
        <w:t xml:space="preserve">Navedeno je mogoče preveriti pri referenčnem naročniku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pri osebi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2CB17671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2F198683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851352">
        <w:rPr>
          <w:rFonts w:eastAsia="Arial" w:cs="Arial"/>
          <w:color w:val="000000"/>
          <w:szCs w:val="20"/>
          <w:u w:val="single"/>
        </w:rPr>
        <w:t>Dodatni UX/UI oblikovalec/</w:t>
      </w:r>
      <w:proofErr w:type="spellStart"/>
      <w:r w:rsidRPr="00851352">
        <w:rPr>
          <w:rFonts w:eastAsia="Arial" w:cs="Arial"/>
          <w:color w:val="000000"/>
          <w:szCs w:val="20"/>
          <w:u w:val="single"/>
        </w:rPr>
        <w:t>strategist</w:t>
      </w:r>
      <w:proofErr w:type="spellEnd"/>
      <w:r w:rsidRPr="00851352">
        <w:rPr>
          <w:rFonts w:eastAsia="Arial" w:cs="Arial"/>
          <w:color w:val="000000"/>
          <w:szCs w:val="20"/>
          <w:u w:val="single"/>
        </w:rPr>
        <w:t xml:space="preserve"> – št. 2</w:t>
      </w:r>
    </w:p>
    <w:p w14:paraId="014A2666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4B13D78D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53412B44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0625B0E4" w14:textId="77777777" w:rsidR="006E0BBA" w:rsidRPr="00851352" w:rsidRDefault="006E0BBA" w:rsidP="006E0BBA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6EFFBE7E" w14:textId="77777777" w:rsidR="006E0BBA" w:rsidRPr="00851352" w:rsidRDefault="006E0BBA" w:rsidP="006E0BBA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643BD34B" w14:textId="77777777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predbolonjskih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>neprekinjeno vsaj 6 mesecev v zadnjih 3 letih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6625D742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54BFF836" w14:textId="77777777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</w:t>
      </w:r>
      <w:r w:rsidRPr="00851352">
        <w:rPr>
          <w:rFonts w:ascii="Arial" w:hAnsi="Arial" w:cs="Arial"/>
          <w:i/>
          <w:iCs/>
          <w:color w:val="000000"/>
          <w:sz w:val="20"/>
          <w:szCs w:val="20"/>
        </w:rPr>
        <w:t>skupno 3 leta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v okviru projekta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pripravljal digitalne izdelke za razvojne ekipe, </w:t>
      </w:r>
      <w:proofErr w:type="spellStart"/>
      <w:r w:rsidRPr="00851352">
        <w:rPr>
          <w:rFonts w:ascii="Arial" w:hAnsi="Arial" w:cs="Arial"/>
          <w:color w:val="000000"/>
          <w:sz w:val="20"/>
          <w:szCs w:val="20"/>
        </w:rPr>
        <w:t>prototipiranja</w:t>
      </w:r>
      <w:proofErr w:type="spellEnd"/>
      <w:r w:rsidRPr="00851352">
        <w:rPr>
          <w:rFonts w:ascii="Arial" w:hAnsi="Arial" w:cs="Arial"/>
          <w:color w:val="000000"/>
          <w:sz w:val="20"/>
          <w:szCs w:val="20"/>
        </w:rPr>
        <w:t xml:space="preserve"> in žične modele, sodeloval z vodji projektov in uporabniki pri kreiranju intuitivnih rešitev ter pozna spletne tehnologije, njihove možnosti in omejitve (HTML, CSS, </w:t>
      </w:r>
      <w:proofErr w:type="spellStart"/>
      <w:r w:rsidRPr="00851352">
        <w:rPr>
          <w:rFonts w:ascii="Arial" w:hAnsi="Arial" w:cs="Arial"/>
          <w:color w:val="000000"/>
          <w:sz w:val="20"/>
          <w:szCs w:val="20"/>
        </w:rPr>
        <w:t>JavaScrip</w:t>
      </w:r>
      <w:proofErr w:type="spellEnd"/>
      <w:r w:rsidRPr="00851352">
        <w:rPr>
          <w:rFonts w:ascii="Arial" w:hAnsi="Arial" w:cs="Arial"/>
          <w:color w:val="000000"/>
          <w:sz w:val="20"/>
          <w:szCs w:val="20"/>
        </w:rPr>
        <w:t>)</w:t>
      </w:r>
      <w:r w:rsidRPr="00851352">
        <w:rPr>
          <w:rFonts w:ascii="Arial" w:eastAsia="Calibri" w:hAnsi="Arial" w:cs="Arial"/>
          <w:sz w:val="20"/>
          <w:szCs w:val="20"/>
        </w:rPr>
        <w:t>.</w:t>
      </w:r>
    </w:p>
    <w:p w14:paraId="63A20569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9B66628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>zahtevana dolžina delovnih izkušenj (vsaj 3 leta) se lahko izpolni z enim projektom ali kumulativno z več projekti; v slednjem primeru se ločeno navedejo referenčni projekti za posamezna časovna obdobja</w:t>
      </w:r>
      <w:r w:rsidRPr="00851352">
        <w:rPr>
          <w:rFonts w:ascii="Arial" w:eastAsia="Calibri" w:hAnsi="Arial" w:cs="Arial"/>
          <w:sz w:val="20"/>
          <w:szCs w:val="20"/>
        </w:rPr>
        <w:t>/</w:t>
      </w:r>
    </w:p>
    <w:p w14:paraId="457A04A4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7A93140" w14:textId="33635763" w:rsidR="003E7ED3" w:rsidRPr="006E0BBA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referenčnem naročniku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pri osebi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125D62F7" w14:textId="77CDF600" w:rsidR="00851352" w:rsidRPr="00851352" w:rsidRDefault="006E0BBA" w:rsidP="00A86B14">
      <w:pPr>
        <w:pStyle w:val="Naslov1"/>
        <w:numPr>
          <w:ilvl w:val="0"/>
          <w:numId w:val="6"/>
        </w:numPr>
        <w:rPr>
          <w:rFonts w:cs="Arial"/>
        </w:rPr>
      </w:pPr>
      <w:r>
        <w:rPr>
          <w:rFonts w:cs="Arial"/>
        </w:rPr>
        <w:t>Arhitekt spletnih rešitev</w:t>
      </w:r>
    </w:p>
    <w:p w14:paraId="30208B41" w14:textId="77777777" w:rsidR="00851352" w:rsidRPr="00851352" w:rsidRDefault="00851352" w:rsidP="00851352">
      <w:pPr>
        <w:rPr>
          <w:szCs w:val="20"/>
          <w:lang w:eastAsia="sl-SI"/>
        </w:rPr>
      </w:pPr>
    </w:p>
    <w:p w14:paraId="4FC70A62" w14:textId="766D1A27" w:rsid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>Ponudnik, ki poleg arhitekta spletih rešitev iz točke</w:t>
      </w:r>
      <w:r w:rsidR="00A51BE0">
        <w:rPr>
          <w:rFonts w:eastAsia="Arial" w:cs="Arial"/>
          <w:color w:val="000000"/>
          <w:szCs w:val="20"/>
        </w:rPr>
        <w:t xml:space="preserve"> I.3</w:t>
      </w:r>
      <w:r w:rsidRPr="00851352">
        <w:rPr>
          <w:rFonts w:eastAsia="Arial" w:cs="Arial"/>
          <w:color w:val="000000"/>
          <w:szCs w:val="20"/>
        </w:rPr>
        <w:t xml:space="preserve">, ki je pogoj za sodelovanje, prijavi še dodatni kader, ki bo sodeloval pri izvajanju predmetnega naročila, prejme za vsak dodatno prijavljeni kader po </w:t>
      </w:r>
      <w:r w:rsidR="00A51BE0">
        <w:rPr>
          <w:rFonts w:eastAsia="Arial" w:cs="Arial"/>
          <w:color w:val="000000"/>
          <w:szCs w:val="20"/>
        </w:rPr>
        <w:t>tri</w:t>
      </w:r>
      <w:r w:rsidRPr="00851352">
        <w:rPr>
          <w:rFonts w:eastAsia="Arial" w:cs="Arial"/>
          <w:color w:val="000000"/>
          <w:szCs w:val="20"/>
        </w:rPr>
        <w:t xml:space="preserve"> (</w:t>
      </w:r>
      <w:r w:rsidR="00A51BE0">
        <w:rPr>
          <w:rFonts w:eastAsia="Arial" w:cs="Arial"/>
          <w:color w:val="000000"/>
          <w:szCs w:val="20"/>
        </w:rPr>
        <w:t>3</w:t>
      </w:r>
      <w:r w:rsidRPr="00851352">
        <w:rPr>
          <w:rFonts w:eastAsia="Arial" w:cs="Arial"/>
          <w:color w:val="000000"/>
          <w:szCs w:val="20"/>
        </w:rPr>
        <w:t>) točk</w:t>
      </w:r>
      <w:r w:rsidR="00A51BE0">
        <w:rPr>
          <w:rFonts w:eastAsia="Arial" w:cs="Arial"/>
          <w:color w:val="000000"/>
          <w:szCs w:val="20"/>
        </w:rPr>
        <w:t>e</w:t>
      </w:r>
      <w:r w:rsidRPr="00851352">
        <w:rPr>
          <w:rFonts w:eastAsia="Arial" w:cs="Arial"/>
          <w:color w:val="000000"/>
          <w:szCs w:val="20"/>
        </w:rPr>
        <w:t xml:space="preserve">, kar se upošteva kot Mer1 pri izračunu ekonomsko najugodnejše ponudbe. </w:t>
      </w:r>
    </w:p>
    <w:p w14:paraId="21E63ABA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1867C558" w14:textId="2877CBF0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>Ponudnik lahko prijavi največ dva (2) dodatna arhitekta spletnih rešitev, ki morata izpolnjevati enake pogoje, kot so navedeni v točki 8.2.</w:t>
      </w:r>
      <w:r w:rsidR="00A51BE0">
        <w:rPr>
          <w:rFonts w:eastAsia="Arial" w:cs="Arial"/>
          <w:color w:val="000000"/>
          <w:szCs w:val="20"/>
        </w:rPr>
        <w:t>2</w:t>
      </w:r>
      <w:r w:rsidRPr="00851352">
        <w:rPr>
          <w:rFonts w:eastAsia="Arial" w:cs="Arial"/>
          <w:color w:val="000000"/>
          <w:szCs w:val="20"/>
        </w:rPr>
        <w:t xml:space="preserve">. navodil, pod c). </w:t>
      </w:r>
    </w:p>
    <w:p w14:paraId="600A774A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0C8F462D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851352">
        <w:rPr>
          <w:rFonts w:eastAsia="Arial" w:cs="Arial"/>
          <w:color w:val="000000"/>
          <w:szCs w:val="20"/>
          <w:u w:val="single"/>
        </w:rPr>
        <w:t>Dodatni arhitekt spletnih rešitev – št. 1</w:t>
      </w:r>
    </w:p>
    <w:p w14:paraId="6F83DC39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</w:p>
    <w:p w14:paraId="4E2B68FE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7267C6B8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123F67A6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Delež </w:t>
      </w:r>
      <w:proofErr w:type="spellStart"/>
      <w:r w:rsidRPr="00851352">
        <w:rPr>
          <w:rFonts w:eastAsia="Arial" w:cs="Arial"/>
          <w:color w:val="000000"/>
          <w:szCs w:val="20"/>
        </w:rPr>
        <w:t>podizvajanja</w:t>
      </w:r>
      <w:proofErr w:type="spellEnd"/>
      <w:r w:rsidRPr="00851352">
        <w:rPr>
          <w:rFonts w:eastAsia="Arial" w:cs="Arial"/>
          <w:color w:val="000000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257806E0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</w:p>
    <w:p w14:paraId="08AC825D" w14:textId="77777777" w:rsidR="006E0BBA" w:rsidRPr="00851352" w:rsidRDefault="006E0BBA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 xml:space="preserve">ima VII. stopnjo izobrazbe po </w:t>
      </w:r>
      <w:proofErr w:type="spellStart"/>
      <w:r w:rsidRPr="00851352">
        <w:rPr>
          <w:rFonts w:ascii="Arial" w:eastAsia="Calibri" w:hAnsi="Arial" w:cs="Arial"/>
          <w:sz w:val="20"/>
          <w:szCs w:val="20"/>
        </w:rPr>
        <w:t>predbolonjskih</w:t>
      </w:r>
      <w:proofErr w:type="spellEnd"/>
      <w:r w:rsidRPr="00851352">
        <w:rPr>
          <w:rFonts w:ascii="Arial" w:eastAsia="Calibri" w:hAnsi="Arial" w:cs="Arial"/>
          <w:sz w:val="20"/>
          <w:szCs w:val="20"/>
        </w:rPr>
        <w:t xml:space="preserve"> programih oziroma raven izobrazbe 2. bolonjske stopnje in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 v zadnjih 3 letih)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5D11EC18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139B4B68" w14:textId="77777777" w:rsidR="006E0BBA" w:rsidRPr="00851352" w:rsidRDefault="006E0BBA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(skupno 5 let)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</w:t>
      </w:r>
      <w:proofErr w:type="spellStart"/>
      <w:r w:rsidRPr="00851352">
        <w:rPr>
          <w:rFonts w:ascii="Arial" w:hAnsi="Arial" w:cs="Arial"/>
          <w:color w:val="000000"/>
          <w:sz w:val="20"/>
          <w:szCs w:val="20"/>
        </w:rPr>
        <w:t>večnivojskih</w:t>
      </w:r>
      <w:proofErr w:type="spellEnd"/>
      <w:r w:rsidRPr="00851352">
        <w:rPr>
          <w:rFonts w:ascii="Arial" w:hAnsi="Arial" w:cs="Arial"/>
          <w:color w:val="000000"/>
          <w:sz w:val="20"/>
          <w:szCs w:val="20"/>
        </w:rPr>
        <w:t xml:space="preserve"> aplikacij. </w:t>
      </w:r>
    </w:p>
    <w:p w14:paraId="47A8A3D5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BA1EE0F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>zahtevana dolžina delovnih izkušenj (vsaj 5 let) se lahko izpolni z enim projektom ali kumulativno z več projekti; v slednjem primeru se ločeno navedejo referenčni projekti za posamezna časovna obdobja</w:t>
      </w:r>
      <w:r w:rsidRPr="00851352">
        <w:rPr>
          <w:rFonts w:ascii="Arial" w:eastAsia="Calibri" w:hAnsi="Arial" w:cs="Arial"/>
          <w:sz w:val="20"/>
          <w:szCs w:val="20"/>
        </w:rPr>
        <w:t>/</w:t>
      </w:r>
    </w:p>
    <w:p w14:paraId="7E367A74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B04BF83" w14:textId="77777777" w:rsidR="006E0BBA" w:rsidRPr="00851352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referenčnem naročniku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pri osebi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 xml:space="preserve">,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58907CAE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</w:p>
    <w:p w14:paraId="3A0BFF92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851352">
        <w:rPr>
          <w:rFonts w:eastAsia="Arial" w:cs="Arial"/>
          <w:color w:val="000000"/>
          <w:szCs w:val="20"/>
          <w:u w:val="single"/>
        </w:rPr>
        <w:t>Dodatni arhitekt spletnih rešitev – št. 2</w:t>
      </w:r>
    </w:p>
    <w:p w14:paraId="79584E24" w14:textId="77777777" w:rsidR="00851352" w:rsidRPr="00851352" w:rsidRDefault="00851352" w:rsidP="00851352">
      <w:pPr>
        <w:rPr>
          <w:szCs w:val="20"/>
          <w:lang w:eastAsia="sl-SI"/>
        </w:rPr>
      </w:pPr>
    </w:p>
    <w:p w14:paraId="5033B25F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6A4EBFAD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6A1C2F87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Delež </w:t>
      </w:r>
      <w:proofErr w:type="spellStart"/>
      <w:r w:rsidRPr="00851352">
        <w:rPr>
          <w:rFonts w:eastAsia="Arial" w:cs="Arial"/>
          <w:color w:val="000000"/>
          <w:szCs w:val="20"/>
        </w:rPr>
        <w:t>podizvajanja</w:t>
      </w:r>
      <w:proofErr w:type="spellEnd"/>
      <w:r w:rsidRPr="00851352">
        <w:rPr>
          <w:rFonts w:eastAsia="Arial" w:cs="Arial"/>
          <w:color w:val="000000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56584C85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</w:p>
    <w:p w14:paraId="147C7B89" w14:textId="77777777" w:rsidR="006E0BBA" w:rsidRPr="00851352" w:rsidRDefault="006E0BBA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 xml:space="preserve">ima VII. stopnjo izobrazbe po </w:t>
      </w:r>
      <w:proofErr w:type="spellStart"/>
      <w:r w:rsidRPr="00851352">
        <w:rPr>
          <w:rFonts w:ascii="Arial" w:eastAsia="Calibri" w:hAnsi="Arial" w:cs="Arial"/>
          <w:sz w:val="20"/>
          <w:szCs w:val="20"/>
        </w:rPr>
        <w:t>predbolonjskih</w:t>
      </w:r>
      <w:proofErr w:type="spellEnd"/>
      <w:r w:rsidRPr="00851352">
        <w:rPr>
          <w:rFonts w:ascii="Arial" w:eastAsia="Calibri" w:hAnsi="Arial" w:cs="Arial"/>
          <w:sz w:val="20"/>
          <w:szCs w:val="20"/>
        </w:rPr>
        <w:t xml:space="preserve"> programih oziroma raven izobrazbe 2. bolonjske stopnje in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 v zadnjih 3 letih)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069BFBDB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2919C62B" w14:textId="77777777" w:rsidR="006E0BBA" w:rsidRPr="00851352" w:rsidRDefault="006E0BBA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(skupno 5 let)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</w:t>
      </w:r>
      <w:proofErr w:type="spellStart"/>
      <w:r w:rsidRPr="00851352">
        <w:rPr>
          <w:rFonts w:ascii="Arial" w:hAnsi="Arial" w:cs="Arial"/>
          <w:color w:val="000000"/>
          <w:sz w:val="20"/>
          <w:szCs w:val="20"/>
        </w:rPr>
        <w:t>večnivojskih</w:t>
      </w:r>
      <w:proofErr w:type="spellEnd"/>
      <w:r w:rsidRPr="00851352">
        <w:rPr>
          <w:rFonts w:ascii="Arial" w:hAnsi="Arial" w:cs="Arial"/>
          <w:color w:val="000000"/>
          <w:sz w:val="20"/>
          <w:szCs w:val="20"/>
        </w:rPr>
        <w:t xml:space="preserve"> aplikacij. </w:t>
      </w:r>
    </w:p>
    <w:p w14:paraId="5CD42FA5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334A67B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>zahtevana dolžina delovnih izkušenj (vsaj 5 let) se lahko izpolni z enim projektom ali kumulativno z več projekti; v slednjem primeru se ločeno navedejo referenčni projekti za posamezna časovna obdobja</w:t>
      </w:r>
      <w:r w:rsidRPr="00851352">
        <w:rPr>
          <w:rFonts w:ascii="Arial" w:eastAsia="Calibri" w:hAnsi="Arial" w:cs="Arial"/>
          <w:sz w:val="20"/>
          <w:szCs w:val="20"/>
        </w:rPr>
        <w:t>/</w:t>
      </w:r>
    </w:p>
    <w:p w14:paraId="25E398D9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FE79281" w14:textId="599DBA19" w:rsidR="006E0BBA" w:rsidRPr="006E0BBA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referenčnem naročniku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pri osebi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 xml:space="preserve">,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0B2453FB" w14:textId="0862BFCC" w:rsidR="003E7ED3" w:rsidRPr="00851352" w:rsidRDefault="006E0BBA" w:rsidP="00A86B14">
      <w:pPr>
        <w:pStyle w:val="Naslov1"/>
        <w:numPr>
          <w:ilvl w:val="0"/>
          <w:numId w:val="6"/>
        </w:numPr>
        <w:rPr>
          <w:rFonts w:cs="Arial"/>
        </w:rPr>
      </w:pPr>
      <w:r>
        <w:rPr>
          <w:rFonts w:cs="Arial"/>
        </w:rPr>
        <w:t>Razvojni inženir/programer</w:t>
      </w:r>
    </w:p>
    <w:p w14:paraId="3D0B7598" w14:textId="7BAB0D13" w:rsidR="00851352" w:rsidRPr="00851352" w:rsidRDefault="00851352" w:rsidP="005C38DE">
      <w:pPr>
        <w:spacing w:before="60" w:after="60"/>
        <w:jc w:val="both"/>
        <w:rPr>
          <w:rFonts w:cs="Arial"/>
          <w:szCs w:val="20"/>
        </w:rPr>
      </w:pPr>
    </w:p>
    <w:p w14:paraId="62DC5F67" w14:textId="2DD01D38" w:rsid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>Ponudnik, ki poleg razvojn</w:t>
      </w:r>
      <w:r w:rsidR="003E4DE5">
        <w:rPr>
          <w:rFonts w:eastAsia="Arial" w:cs="Arial"/>
          <w:color w:val="000000"/>
          <w:szCs w:val="20"/>
        </w:rPr>
        <w:t>ih</w:t>
      </w:r>
      <w:r w:rsidRPr="00851352">
        <w:rPr>
          <w:rFonts w:eastAsia="Arial" w:cs="Arial"/>
          <w:color w:val="000000"/>
          <w:szCs w:val="20"/>
        </w:rPr>
        <w:t xml:space="preserve"> inženirj</w:t>
      </w:r>
      <w:r w:rsidR="003E4DE5">
        <w:rPr>
          <w:rFonts w:eastAsia="Arial" w:cs="Arial"/>
          <w:color w:val="000000"/>
          <w:szCs w:val="20"/>
        </w:rPr>
        <w:t>ev</w:t>
      </w:r>
      <w:r w:rsidRPr="00851352">
        <w:rPr>
          <w:rFonts w:eastAsia="Arial" w:cs="Arial"/>
          <w:color w:val="000000"/>
          <w:szCs w:val="20"/>
        </w:rPr>
        <w:t>/programerj</w:t>
      </w:r>
      <w:r w:rsidR="003E4DE5">
        <w:rPr>
          <w:rFonts w:eastAsia="Arial" w:cs="Arial"/>
          <w:color w:val="000000"/>
          <w:szCs w:val="20"/>
        </w:rPr>
        <w:t>ev</w:t>
      </w:r>
      <w:r w:rsidRPr="00851352">
        <w:rPr>
          <w:rFonts w:eastAsia="Arial" w:cs="Arial"/>
          <w:color w:val="000000"/>
          <w:szCs w:val="20"/>
        </w:rPr>
        <w:t xml:space="preserve"> iz točke</w:t>
      </w:r>
      <w:r w:rsidR="003E4DE5">
        <w:rPr>
          <w:rFonts w:eastAsia="Arial" w:cs="Arial"/>
          <w:color w:val="000000"/>
          <w:szCs w:val="20"/>
        </w:rPr>
        <w:t xml:space="preserve"> I.4</w:t>
      </w:r>
      <w:r w:rsidRPr="00851352">
        <w:rPr>
          <w:rFonts w:eastAsia="Arial" w:cs="Arial"/>
          <w:color w:val="000000"/>
          <w:szCs w:val="20"/>
        </w:rPr>
        <w:t xml:space="preserve">, ki </w:t>
      </w:r>
      <w:r w:rsidR="003E4DE5">
        <w:rPr>
          <w:rFonts w:eastAsia="Arial" w:cs="Arial"/>
          <w:color w:val="000000"/>
          <w:szCs w:val="20"/>
        </w:rPr>
        <w:t>so</w:t>
      </w:r>
      <w:r w:rsidRPr="00851352">
        <w:rPr>
          <w:rFonts w:eastAsia="Arial" w:cs="Arial"/>
          <w:color w:val="000000"/>
          <w:szCs w:val="20"/>
        </w:rPr>
        <w:t xml:space="preserve"> pogoj za sodelovanje, prijavi še dodatni kader, ki bo sodeloval pri izvajanju predmetnega naročila, prejme za vsak dodatno prijavljeni kader po </w:t>
      </w:r>
      <w:r w:rsidR="003E4DE5">
        <w:rPr>
          <w:rFonts w:eastAsia="Arial" w:cs="Arial"/>
          <w:color w:val="000000"/>
          <w:szCs w:val="20"/>
        </w:rPr>
        <w:t>štiri</w:t>
      </w:r>
      <w:r w:rsidRPr="00851352">
        <w:rPr>
          <w:rFonts w:eastAsia="Arial" w:cs="Arial"/>
          <w:color w:val="000000"/>
          <w:szCs w:val="20"/>
        </w:rPr>
        <w:t xml:space="preserve"> (</w:t>
      </w:r>
      <w:r w:rsidR="003E4DE5">
        <w:rPr>
          <w:rFonts w:eastAsia="Arial" w:cs="Arial"/>
          <w:color w:val="000000"/>
          <w:szCs w:val="20"/>
        </w:rPr>
        <w:t>4</w:t>
      </w:r>
      <w:r w:rsidRPr="00851352">
        <w:rPr>
          <w:rFonts w:eastAsia="Arial" w:cs="Arial"/>
          <w:color w:val="000000"/>
          <w:szCs w:val="20"/>
        </w:rPr>
        <w:t xml:space="preserve">) točke, kar se upošteva kot Mer1 pri izračunu ekonomsko najugodnejše ponudbe. </w:t>
      </w:r>
    </w:p>
    <w:p w14:paraId="3B44D45A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5A9343AE" w14:textId="5500DF19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>Ponudnik lahko prijavi največ dva (2) dodatna razvojna inženirja/programerja, ki morata izpolnjevati enake pogoje, kot so navedeni v točki 8.2.</w:t>
      </w:r>
      <w:r w:rsidR="003E4DE5">
        <w:rPr>
          <w:rFonts w:eastAsia="Arial" w:cs="Arial"/>
          <w:color w:val="000000"/>
          <w:szCs w:val="20"/>
        </w:rPr>
        <w:t>2</w:t>
      </w:r>
      <w:r w:rsidRPr="00851352">
        <w:rPr>
          <w:rFonts w:eastAsia="Arial" w:cs="Arial"/>
          <w:color w:val="000000"/>
          <w:szCs w:val="20"/>
        </w:rPr>
        <w:t xml:space="preserve">. navodil, pod d). </w:t>
      </w:r>
    </w:p>
    <w:p w14:paraId="5E9852E2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14B09ECA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851352">
        <w:rPr>
          <w:rFonts w:eastAsia="Arial" w:cs="Arial"/>
          <w:color w:val="000000"/>
          <w:szCs w:val="20"/>
          <w:u w:val="single"/>
        </w:rPr>
        <w:t>Dodatni razvojni inženir/programer – št. 1</w:t>
      </w:r>
    </w:p>
    <w:p w14:paraId="56C87A6E" w14:textId="77777777" w:rsidR="00851352" w:rsidRPr="00851352" w:rsidRDefault="00851352" w:rsidP="00851352">
      <w:pPr>
        <w:rPr>
          <w:rFonts w:eastAsia="Arial"/>
          <w:szCs w:val="20"/>
          <w:lang w:eastAsia="sl-SI"/>
        </w:rPr>
      </w:pPr>
    </w:p>
    <w:p w14:paraId="4715B58E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26E2D7A3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677753E4" w14:textId="77777777" w:rsidR="006E0BBA" w:rsidRPr="00851352" w:rsidRDefault="006E0BBA" w:rsidP="006E0BBA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67DA3D33" w14:textId="77777777" w:rsidR="006E0BBA" w:rsidRPr="00851352" w:rsidRDefault="006E0BBA" w:rsidP="006E0BBA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3A6AB288" w14:textId="77777777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predbolonjskih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 v zadnjih 3 letih)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informacijskega sistema/aplikacije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ki je vseboval naslednje zahteve: poznavanje Java EE, poznavanje podatkovnih baz Oracle, poznavanje spletnih tehnologij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JavaScript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TypeScript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HTML in CSS, poznavanje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Solr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ali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Elasticsearch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in poznavanje operacijskih sistemov Windows ter Linux. </w:t>
      </w:r>
    </w:p>
    <w:p w14:paraId="2A4FDF8D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553FFD63" w14:textId="3BA1B55E" w:rsidR="006E0BBA" w:rsidRPr="00D26FD5" w:rsidRDefault="00D26FD5" w:rsidP="006E0BBA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6E0BBA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>Izpolnjevanje pogoja v zvezi z omenjenimi tehnologijami je vezano na referenčni projekt, v katerem je inženir/programer sodeloval. Ni torej nujno, da razvojni inženir/programer pozna vse navedene tehnologije, moral pa je neprekinjeno vsaj šest (6) mesecev sodelovati v projektu razvoja informacijskega sistema/aplikacije, pri katerem so bile te tehnologije zahtevane oziroma uporabljene.</w:t>
      </w:r>
      <w:r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12E89EA7" w14:textId="77777777" w:rsidR="006E0BBA" w:rsidRPr="00851352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011B1E6D" w14:textId="77777777" w:rsidR="006E0BBA" w:rsidRPr="00851352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5E2E6D27" w14:textId="77777777" w:rsidR="00851352" w:rsidRPr="00851352" w:rsidRDefault="00851352" w:rsidP="00851352">
      <w:pPr>
        <w:rPr>
          <w:rFonts w:eastAsia="Arial"/>
          <w:szCs w:val="20"/>
          <w:lang w:eastAsia="sl-SI"/>
        </w:rPr>
      </w:pPr>
    </w:p>
    <w:p w14:paraId="361E6263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851352">
        <w:rPr>
          <w:rFonts w:eastAsia="Arial" w:cs="Arial"/>
          <w:color w:val="000000"/>
          <w:szCs w:val="20"/>
          <w:u w:val="single"/>
        </w:rPr>
        <w:lastRenderedPageBreak/>
        <w:t>Dodatni razvojni inženir/programer – št. 2</w:t>
      </w:r>
    </w:p>
    <w:p w14:paraId="46B1350C" w14:textId="77777777" w:rsidR="00851352" w:rsidRPr="00851352" w:rsidRDefault="00851352" w:rsidP="00851352">
      <w:pPr>
        <w:rPr>
          <w:rFonts w:eastAsia="Arial"/>
          <w:szCs w:val="20"/>
          <w:lang w:eastAsia="sl-SI"/>
        </w:rPr>
      </w:pPr>
    </w:p>
    <w:p w14:paraId="7B759B28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69CE5290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2B425EAB" w14:textId="77777777" w:rsidR="006E0BBA" w:rsidRPr="00851352" w:rsidRDefault="006E0BBA" w:rsidP="006E0BBA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2C367F5E" w14:textId="77777777" w:rsidR="006E0BBA" w:rsidRPr="00851352" w:rsidRDefault="006E0BBA" w:rsidP="006E0BBA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41C10A4C" w14:textId="77777777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predbolonjskih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 v zadnjih 3 letih)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informacijskega sistema/aplikacije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ki je vseboval naslednje zahteve: poznavanje Java EE, poznavanje podatkovnih baz Oracle, poznavanje spletnih tehnologij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JavaScript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TypeScript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HTML in CSS, poznavanje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Solr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ali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Elasticsearch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in poznavanje operacijskih sistemov Windows ter Linux. </w:t>
      </w:r>
    </w:p>
    <w:p w14:paraId="25B4D496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54C4334" w14:textId="324FF41E" w:rsidR="006E0BBA" w:rsidRPr="00D26FD5" w:rsidRDefault="00D26FD5" w:rsidP="006E0BBA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6E0BBA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>Izpolnjevanje pogoja v zvezi z omenjenimi tehnologijami je vezano na referenčni projekt, v katerem je inženir/programer sodeloval. Ni torej nujno, da razvojni inženir/programer pozna vse navedene tehnologije, moral pa je neprekinjeno vsaj šest (6) mesecev sodelovati v projektu razvoja informacijskega sistema/aplikacije, pri katerem so bile te tehnologije zahtevane oziroma uporabljene.</w:t>
      </w:r>
      <w:r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3E89A9EA" w14:textId="424EDDF8" w:rsidR="003E4DE5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6BB0438D" w14:textId="413E9E13" w:rsidR="003E4DE5" w:rsidRPr="006E0BBA" w:rsidRDefault="003E4DE5" w:rsidP="00A86B14">
      <w:pPr>
        <w:pStyle w:val="Naslov1"/>
        <w:numPr>
          <w:ilvl w:val="0"/>
          <w:numId w:val="6"/>
        </w:numPr>
        <w:rPr>
          <w:rFonts w:cs="Arial"/>
        </w:rPr>
      </w:pPr>
      <w:r w:rsidRPr="006E0BBA">
        <w:rPr>
          <w:rFonts w:cs="Arial"/>
        </w:rPr>
        <w:t>Strokovni sodelavec</w:t>
      </w:r>
    </w:p>
    <w:p w14:paraId="1A4320D6" w14:textId="71613E3C" w:rsidR="003E4DE5" w:rsidRDefault="003E4DE5" w:rsidP="00851352">
      <w:pPr>
        <w:jc w:val="both"/>
        <w:rPr>
          <w:rFonts w:eastAsia="Arial" w:cs="Arial"/>
          <w:color w:val="000000"/>
          <w:szCs w:val="20"/>
        </w:rPr>
      </w:pPr>
    </w:p>
    <w:p w14:paraId="7DAACB73" w14:textId="6ED35168" w:rsidR="003E4DE5" w:rsidRDefault="003E4DE5" w:rsidP="003E4DE5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Ponudnik, ki poleg </w:t>
      </w:r>
      <w:r>
        <w:rPr>
          <w:rFonts w:eastAsia="Arial" w:cs="Arial"/>
          <w:color w:val="000000"/>
          <w:szCs w:val="20"/>
        </w:rPr>
        <w:t>strokovnega sodelavca</w:t>
      </w:r>
      <w:r w:rsidRPr="00851352">
        <w:rPr>
          <w:rFonts w:eastAsia="Arial" w:cs="Arial"/>
          <w:color w:val="000000"/>
          <w:szCs w:val="20"/>
        </w:rPr>
        <w:t xml:space="preserve"> iz točke</w:t>
      </w:r>
      <w:r>
        <w:rPr>
          <w:rFonts w:eastAsia="Arial" w:cs="Arial"/>
          <w:color w:val="000000"/>
          <w:szCs w:val="20"/>
        </w:rPr>
        <w:t xml:space="preserve"> I.</w:t>
      </w:r>
      <w:r>
        <w:rPr>
          <w:rFonts w:eastAsia="Arial" w:cs="Arial"/>
          <w:color w:val="000000"/>
          <w:szCs w:val="20"/>
        </w:rPr>
        <w:t>5</w:t>
      </w:r>
      <w:r w:rsidRPr="00851352">
        <w:rPr>
          <w:rFonts w:eastAsia="Arial" w:cs="Arial"/>
          <w:color w:val="000000"/>
          <w:szCs w:val="20"/>
        </w:rPr>
        <w:t xml:space="preserve">, ki je pogoj za sodelovanje, prijavi še dodatni kader, ki bo sodeloval pri izvajanju predmetnega naročila, prejme za vsak dodatno prijavljeni kader po </w:t>
      </w:r>
      <w:r>
        <w:rPr>
          <w:rFonts w:eastAsia="Arial" w:cs="Arial"/>
          <w:color w:val="000000"/>
          <w:szCs w:val="20"/>
        </w:rPr>
        <w:t>štiri</w:t>
      </w:r>
      <w:r w:rsidRPr="00851352">
        <w:rPr>
          <w:rFonts w:eastAsia="Arial" w:cs="Arial"/>
          <w:color w:val="000000"/>
          <w:szCs w:val="20"/>
        </w:rPr>
        <w:t xml:space="preserve"> (</w:t>
      </w:r>
      <w:r>
        <w:rPr>
          <w:rFonts w:eastAsia="Arial" w:cs="Arial"/>
          <w:color w:val="000000"/>
          <w:szCs w:val="20"/>
        </w:rPr>
        <w:t>4</w:t>
      </w:r>
      <w:r w:rsidRPr="00851352">
        <w:rPr>
          <w:rFonts w:eastAsia="Arial" w:cs="Arial"/>
          <w:color w:val="000000"/>
          <w:szCs w:val="20"/>
        </w:rPr>
        <w:t>) točk</w:t>
      </w:r>
      <w:r>
        <w:rPr>
          <w:rFonts w:eastAsia="Arial" w:cs="Arial"/>
          <w:color w:val="000000"/>
          <w:szCs w:val="20"/>
        </w:rPr>
        <w:t>e</w:t>
      </w:r>
      <w:r w:rsidRPr="00851352">
        <w:rPr>
          <w:rFonts w:eastAsia="Arial" w:cs="Arial"/>
          <w:color w:val="000000"/>
          <w:szCs w:val="20"/>
        </w:rPr>
        <w:t xml:space="preserve">, kar se upošteva kot Mer1 pri izračunu ekonomsko najugodnejše ponudbe. </w:t>
      </w:r>
    </w:p>
    <w:p w14:paraId="1C4BF091" w14:textId="77777777" w:rsidR="003E4DE5" w:rsidRPr="00851352" w:rsidRDefault="003E4DE5" w:rsidP="003E4DE5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2858B2D5" w14:textId="66A65D31" w:rsidR="003E4DE5" w:rsidRDefault="003E4DE5" w:rsidP="003E4DE5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Ponudnik lahko prijavi največ dva (2) dodatna </w:t>
      </w:r>
      <w:r>
        <w:rPr>
          <w:rFonts w:eastAsia="Arial" w:cs="Arial"/>
          <w:color w:val="000000"/>
          <w:szCs w:val="20"/>
        </w:rPr>
        <w:t>strokovna sodelavca</w:t>
      </w:r>
      <w:r w:rsidRPr="00851352">
        <w:rPr>
          <w:rFonts w:eastAsia="Arial" w:cs="Arial"/>
          <w:color w:val="000000"/>
          <w:szCs w:val="20"/>
        </w:rPr>
        <w:t>, ki morata izpolnjevati enake pogoje, kot so navedeni v točki 8.2.</w:t>
      </w:r>
      <w:r>
        <w:rPr>
          <w:rFonts w:eastAsia="Arial" w:cs="Arial"/>
          <w:color w:val="000000"/>
          <w:szCs w:val="20"/>
        </w:rPr>
        <w:t>2</w:t>
      </w:r>
      <w:r w:rsidRPr="00851352">
        <w:rPr>
          <w:rFonts w:eastAsia="Arial" w:cs="Arial"/>
          <w:color w:val="000000"/>
          <w:szCs w:val="20"/>
        </w:rPr>
        <w:t xml:space="preserve">. navodil, pod </w:t>
      </w:r>
      <w:r>
        <w:rPr>
          <w:rFonts w:eastAsia="Arial" w:cs="Arial"/>
          <w:color w:val="000000"/>
          <w:szCs w:val="20"/>
        </w:rPr>
        <w:t>e</w:t>
      </w:r>
      <w:r w:rsidRPr="00851352">
        <w:rPr>
          <w:rFonts w:eastAsia="Arial" w:cs="Arial"/>
          <w:color w:val="000000"/>
          <w:szCs w:val="20"/>
        </w:rPr>
        <w:t xml:space="preserve">). </w:t>
      </w:r>
    </w:p>
    <w:p w14:paraId="1752026F" w14:textId="403429CD" w:rsidR="006E0BBA" w:rsidRDefault="006E0BBA" w:rsidP="003E4DE5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2C347045" w14:textId="5ABFA488" w:rsidR="006E0BBA" w:rsidRPr="006E0BBA" w:rsidRDefault="006E0BBA" w:rsidP="006E0BBA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6E0BBA">
        <w:rPr>
          <w:rFonts w:eastAsia="Arial" w:cs="Arial"/>
          <w:color w:val="000000"/>
          <w:szCs w:val="20"/>
          <w:u w:val="single"/>
        </w:rPr>
        <w:t>Dodatni strokovni sodelavec – št. 1</w:t>
      </w:r>
    </w:p>
    <w:p w14:paraId="0517D911" w14:textId="51A7F548" w:rsidR="006E0BBA" w:rsidRDefault="006E0BBA" w:rsidP="003E4DE5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67D73646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64A114B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2286395F" w14:textId="77777777" w:rsidR="006E0BBA" w:rsidRPr="00851352" w:rsidRDefault="006E0BBA" w:rsidP="006E0BBA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1253C429" w14:textId="77777777" w:rsidR="006E0BBA" w:rsidRPr="00851352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29919C9" w14:textId="77777777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predbolonjskih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programih oziroma raven izobrazbe 2. bolonjske stopnje smeri »pravo«;</w:t>
      </w:r>
    </w:p>
    <w:p w14:paraId="367EF309" w14:textId="77777777" w:rsidR="006E0BBA" w:rsidRPr="00851352" w:rsidRDefault="006E0BBA" w:rsidP="006E0BBA">
      <w:pPr>
        <w:pStyle w:val="Odstavekseznama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3F3E70E5" w14:textId="77777777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(skupno 3 leta)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pri referenčnem naročniku/delodajalcu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deloval na področju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normodajne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dejavnosti (priprava ali sodelovanje pri pripravi predpisov in drugih pravnih aktov, rokovanje z dokumentnimi sistemi in zakonodajno-pravnimi zbirkami, vodenje ali sodelovanje v upravnopravnih postopkih ipd.).</w:t>
      </w:r>
    </w:p>
    <w:p w14:paraId="597DC5C0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33799CC1" w14:textId="4134F535" w:rsidR="006E0BBA" w:rsidRDefault="006E0BBA" w:rsidP="003E4DE5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referenčnem naročniku/delodajalcu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 pri osebi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0E0F1678" w14:textId="77777777" w:rsidR="006E0BBA" w:rsidRDefault="006E0BBA" w:rsidP="003E4DE5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290F804" w14:textId="031F6BD4" w:rsidR="006E0BBA" w:rsidRPr="006E0BBA" w:rsidRDefault="006E0BBA" w:rsidP="006E0BBA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6E0BBA">
        <w:rPr>
          <w:rFonts w:eastAsia="Arial" w:cs="Arial"/>
          <w:color w:val="000000"/>
          <w:szCs w:val="20"/>
          <w:u w:val="single"/>
        </w:rPr>
        <w:t>Dodatni strokovni sodelavec – št. 2</w:t>
      </w:r>
    </w:p>
    <w:p w14:paraId="3A9D64E8" w14:textId="4334DB58" w:rsidR="003E4DE5" w:rsidRDefault="003E4DE5" w:rsidP="00851352">
      <w:pPr>
        <w:jc w:val="both"/>
        <w:rPr>
          <w:rFonts w:eastAsia="Arial" w:cs="Arial"/>
          <w:color w:val="000000"/>
          <w:szCs w:val="20"/>
        </w:rPr>
      </w:pPr>
    </w:p>
    <w:p w14:paraId="39B761FC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B36C029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0E76C6E7" w14:textId="77777777" w:rsidR="006E0BBA" w:rsidRPr="00851352" w:rsidRDefault="006E0BBA" w:rsidP="006E0BBA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7DB955DE" w14:textId="77777777" w:rsidR="006E0BBA" w:rsidRPr="00851352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4A203091" w14:textId="77777777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lastRenderedPageBreak/>
        <w:t xml:space="preserve">ima VII. stopnjo izobrazbe po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predbolonjskih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programih oziroma raven izobrazbe 2. bolonjske stopnje smeri »pravo«;</w:t>
      </w:r>
    </w:p>
    <w:p w14:paraId="4FF3FB86" w14:textId="77777777" w:rsidR="006E0BBA" w:rsidRPr="00851352" w:rsidRDefault="006E0BBA" w:rsidP="006E0BBA">
      <w:pPr>
        <w:pStyle w:val="Odstavekseznama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5E051D24" w14:textId="77777777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(skupno 3 leta)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pri referenčnem naročniku/delodajalcu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deloval na področju </w:t>
      </w:r>
      <w:proofErr w:type="spellStart"/>
      <w:r w:rsidRPr="00851352">
        <w:rPr>
          <w:rFonts w:ascii="Arial" w:eastAsia="Arial" w:hAnsi="Arial" w:cs="Arial"/>
          <w:color w:val="000000"/>
          <w:sz w:val="20"/>
          <w:szCs w:val="20"/>
        </w:rPr>
        <w:t>normodajne</w:t>
      </w:r>
      <w:proofErr w:type="spellEnd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dejavnosti (priprava ali sodelovanje pri pripravi predpisov in drugih pravnih aktov, rokovanje z dokumentnimi sistemi in zakonodajno-pravnimi zbirkami, vodenje ali sodelovanje v upravnopravnih postopkih ipd.).</w:t>
      </w:r>
    </w:p>
    <w:p w14:paraId="053BE9A4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67ED9D8" w14:textId="77777777" w:rsidR="006E0BBA" w:rsidRPr="00851352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referenčnem naročniku/delodajalcu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 pri osebi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0C9DC18D" w14:textId="77777777" w:rsidR="00851352" w:rsidRPr="00851352" w:rsidRDefault="00851352" w:rsidP="00851352">
      <w:pPr>
        <w:jc w:val="both"/>
        <w:rPr>
          <w:rFonts w:eastAsia="Arial" w:cs="Arial"/>
          <w:color w:val="000000" w:themeColor="text1"/>
          <w:szCs w:val="20"/>
        </w:rPr>
      </w:pPr>
    </w:p>
    <w:p w14:paraId="6C218F54" w14:textId="7253981C" w:rsidR="00851352" w:rsidRDefault="00851352" w:rsidP="005C38DE">
      <w:pPr>
        <w:spacing w:before="60" w:after="60"/>
        <w:jc w:val="both"/>
        <w:rPr>
          <w:rFonts w:cs="Arial"/>
          <w:szCs w:val="20"/>
        </w:rPr>
      </w:pPr>
    </w:p>
    <w:p w14:paraId="0BFF5240" w14:textId="5D032043" w:rsidR="00A84496" w:rsidRDefault="00A84496" w:rsidP="005C38DE">
      <w:pPr>
        <w:spacing w:before="60" w:after="60"/>
        <w:jc w:val="both"/>
        <w:rPr>
          <w:rFonts w:cs="Arial"/>
          <w:szCs w:val="20"/>
        </w:rPr>
      </w:pPr>
    </w:p>
    <w:p w14:paraId="5BF9A153" w14:textId="77777777" w:rsidR="00A84496" w:rsidRPr="00851352" w:rsidRDefault="00A84496" w:rsidP="005C38DE">
      <w:pPr>
        <w:spacing w:before="60" w:after="60"/>
        <w:jc w:val="both"/>
        <w:rPr>
          <w:rFonts w:cs="Arial"/>
          <w:szCs w:val="20"/>
        </w:rPr>
      </w:pPr>
    </w:p>
    <w:p w14:paraId="751F233D" w14:textId="77777777" w:rsidR="005C38DE" w:rsidRPr="00851352" w:rsidRDefault="005C38DE" w:rsidP="005C38DE">
      <w:pPr>
        <w:spacing w:before="60" w:after="60"/>
        <w:jc w:val="both"/>
        <w:rPr>
          <w:rFonts w:cs="Arial"/>
          <w:szCs w:val="20"/>
        </w:rPr>
      </w:pPr>
    </w:p>
    <w:tbl>
      <w:tblPr>
        <w:tblW w:w="8642" w:type="dxa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4394"/>
      </w:tblGrid>
      <w:tr w:rsidR="00BA58D4" w:rsidRPr="00851352" w14:paraId="2DEB9F4B" w14:textId="77777777" w:rsidTr="00BA58D4">
        <w:trPr>
          <w:trHeight w:val="241"/>
        </w:trPr>
        <w:tc>
          <w:tcPr>
            <w:tcW w:w="2972" w:type="dxa"/>
            <w:hideMark/>
          </w:tcPr>
          <w:p w14:paraId="450F8081" w14:textId="77777777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 xml:space="preserve">Kraj: 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1" w:name="Besedilo43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11"/>
          </w:p>
        </w:tc>
        <w:tc>
          <w:tcPr>
            <w:tcW w:w="1276" w:type="dxa"/>
          </w:tcPr>
          <w:p w14:paraId="7EC1A6AE" w14:textId="77777777" w:rsidR="00BA58D4" w:rsidRPr="00851352" w:rsidRDefault="00BA58D4" w:rsidP="00947BDE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4394" w:type="dxa"/>
          </w:tcPr>
          <w:p w14:paraId="66246EE6" w14:textId="77777777" w:rsidR="00BA58D4" w:rsidRPr="00851352" w:rsidRDefault="00BA58D4" w:rsidP="00947BDE">
            <w:pPr>
              <w:tabs>
                <w:tab w:val="center" w:pos="7020"/>
              </w:tabs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 xml:space="preserve">Podpisnik: 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2" w:name="Besedilo42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12"/>
          </w:p>
          <w:p w14:paraId="1EBF59FA" w14:textId="77777777" w:rsidR="00BA58D4" w:rsidRPr="00851352" w:rsidRDefault="00BA58D4" w:rsidP="00947BDE">
            <w:pPr>
              <w:tabs>
                <w:tab w:val="center" w:pos="7020"/>
              </w:tabs>
              <w:spacing w:line="360" w:lineRule="auto"/>
              <w:rPr>
                <w:rFonts w:cs="Arial"/>
                <w:szCs w:val="20"/>
              </w:rPr>
            </w:pPr>
          </w:p>
        </w:tc>
      </w:tr>
      <w:tr w:rsidR="00BA58D4" w:rsidRPr="00851352" w14:paraId="6616376A" w14:textId="77777777" w:rsidTr="00BA58D4">
        <w:trPr>
          <w:trHeight w:val="483"/>
        </w:trPr>
        <w:tc>
          <w:tcPr>
            <w:tcW w:w="2972" w:type="dxa"/>
            <w:hideMark/>
          </w:tcPr>
          <w:p w14:paraId="434AC10F" w14:textId="77777777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>Datum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3" w:name="Besedilo22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="00A86B14" w:rsidRPr="00851352">
              <w:rPr>
                <w:rFonts w:cs="Arial"/>
                <w:szCs w:val="20"/>
              </w:rPr>
            </w:r>
            <w:r w:rsidR="00A86B14"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13"/>
            <w:r w:rsidRPr="00851352">
              <w:rPr>
                <w:rFonts w:cs="Arial"/>
                <w:szCs w:val="20"/>
              </w:rPr>
              <w:t xml:space="preserve">: 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14" w:name="Besedilo39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14"/>
            <w:r w:rsidRPr="00851352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25DD3ADC" w14:textId="77777777" w:rsidR="00BA58D4" w:rsidRPr="00851352" w:rsidRDefault="00BA58D4" w:rsidP="00947BDE">
            <w:pPr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4394" w:type="dxa"/>
            <w:hideMark/>
          </w:tcPr>
          <w:p w14:paraId="3327DEAB" w14:textId="77777777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>________________________</w:t>
            </w:r>
          </w:p>
          <w:p w14:paraId="1B960A4F" w14:textId="2C46F1BA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>Podpis odgovorne osebe</w:t>
            </w:r>
          </w:p>
        </w:tc>
      </w:tr>
    </w:tbl>
    <w:p w14:paraId="29664E23" w14:textId="77777777" w:rsidR="004C0A9F" w:rsidRPr="00851352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szCs w:val="20"/>
          <w:lang w:val="sl-SI"/>
        </w:rPr>
      </w:pPr>
    </w:p>
    <w:sectPr w:rsidR="004C0A9F" w:rsidRPr="00851352" w:rsidSect="00080680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44E2" w14:textId="77777777" w:rsidR="00A86B14" w:rsidRDefault="00A86B14">
      <w:r>
        <w:separator/>
      </w:r>
    </w:p>
  </w:endnote>
  <w:endnote w:type="continuationSeparator" w:id="0">
    <w:p w14:paraId="7BB2DCB4" w14:textId="77777777" w:rsidR="00A86B14" w:rsidRDefault="00A86B14">
      <w:r>
        <w:continuationSeparator/>
      </w:r>
    </w:p>
  </w:endnote>
  <w:endnote w:type="continuationNotice" w:id="1">
    <w:p w14:paraId="379688AC" w14:textId="77777777" w:rsidR="00A86B14" w:rsidRDefault="00A86B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epublika">
    <w:altName w:val="Arial Narrow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9BFCB" w14:textId="041FDE1A" w:rsidR="00947BDE" w:rsidRPr="00A84496" w:rsidRDefault="00A84496" w:rsidP="00A84496">
    <w:pPr>
      <w:pStyle w:val="Noga"/>
      <w:rPr>
        <w:sz w:val="18"/>
        <w:szCs w:val="18"/>
      </w:rPr>
    </w:pPr>
    <w:r>
      <w:rPr>
        <w:sz w:val="18"/>
        <w:szCs w:val="18"/>
      </w:rPr>
      <w:t>4300-19/2021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A84496">
      <w:rPr>
        <w:sz w:val="18"/>
        <w:szCs w:val="18"/>
      </w:rPr>
      <w:t xml:space="preserve">Stran </w:t>
    </w:r>
    <w:r w:rsidRPr="00A84496">
      <w:rPr>
        <w:sz w:val="18"/>
        <w:szCs w:val="18"/>
      </w:rPr>
      <w:fldChar w:fldCharType="begin"/>
    </w:r>
    <w:r w:rsidRPr="00A84496">
      <w:rPr>
        <w:sz w:val="18"/>
        <w:szCs w:val="18"/>
      </w:rPr>
      <w:instrText>PAGE   \* MERGEFORMAT</w:instrText>
    </w:r>
    <w:r w:rsidRPr="00A84496">
      <w:rPr>
        <w:sz w:val="18"/>
        <w:szCs w:val="18"/>
      </w:rPr>
      <w:fldChar w:fldCharType="separate"/>
    </w:r>
    <w:r w:rsidRPr="00A84496">
      <w:rPr>
        <w:sz w:val="18"/>
        <w:szCs w:val="18"/>
      </w:rPr>
      <w:t>1</w:t>
    </w:r>
    <w:r w:rsidRPr="00A84496">
      <w:rPr>
        <w:sz w:val="18"/>
        <w:szCs w:val="18"/>
      </w:rPr>
      <w:fldChar w:fldCharType="end"/>
    </w:r>
    <w:r w:rsidRPr="00A84496">
      <w:rPr>
        <w:sz w:val="18"/>
        <w:szCs w:val="18"/>
      </w:rPr>
      <w:t xml:space="preserve"> | </w:t>
    </w:r>
    <w:r w:rsidRPr="00A84496">
      <w:rPr>
        <w:sz w:val="18"/>
        <w:szCs w:val="18"/>
      </w:rPr>
      <w:fldChar w:fldCharType="begin"/>
    </w:r>
    <w:r w:rsidRPr="00A84496">
      <w:rPr>
        <w:sz w:val="18"/>
        <w:szCs w:val="18"/>
      </w:rPr>
      <w:instrText>NUMPAGES  \* Arabic  \* MERGEFORMAT</w:instrText>
    </w:r>
    <w:r w:rsidRPr="00A84496">
      <w:rPr>
        <w:sz w:val="18"/>
        <w:szCs w:val="18"/>
      </w:rPr>
      <w:fldChar w:fldCharType="separate"/>
    </w:r>
    <w:r w:rsidRPr="00A84496">
      <w:rPr>
        <w:sz w:val="18"/>
        <w:szCs w:val="18"/>
      </w:rPr>
      <w:t>1</w:t>
    </w:r>
    <w:r w:rsidRPr="00A84496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DFAF8" w14:textId="0BFDBB94" w:rsidR="00947BDE" w:rsidRPr="001F5555" w:rsidRDefault="00947BDE">
    <w:pPr>
      <w:pStyle w:val="Noga"/>
      <w:rPr>
        <w:sz w:val="18"/>
        <w:szCs w:val="18"/>
      </w:rPr>
    </w:pPr>
    <w:r w:rsidRPr="00DC05F9">
      <w:rPr>
        <w:sz w:val="18"/>
        <w:szCs w:val="18"/>
      </w:rPr>
      <w:t>4300-1</w:t>
    </w:r>
    <w:r w:rsidR="00A84496">
      <w:rPr>
        <w:sz w:val="18"/>
        <w:szCs w:val="18"/>
      </w:rPr>
      <w:t>9</w:t>
    </w:r>
    <w:r w:rsidRPr="00DC05F9">
      <w:rPr>
        <w:sz w:val="18"/>
        <w:szCs w:val="18"/>
      </w:rPr>
      <w:t>/202</w:t>
    </w:r>
    <w:r w:rsidR="00A84496">
      <w:rPr>
        <w:sz w:val="18"/>
        <w:szCs w:val="18"/>
      </w:rPr>
      <w:t>1</w:t>
    </w:r>
    <w:r w:rsidRPr="001F5555">
      <w:rPr>
        <w:sz w:val="18"/>
        <w:szCs w:val="18"/>
      </w:rPr>
      <w:tab/>
    </w:r>
    <w:r w:rsidRPr="001F5555">
      <w:rPr>
        <w:sz w:val="18"/>
        <w:szCs w:val="18"/>
      </w:rPr>
      <w:tab/>
    </w:r>
    <w:r w:rsidR="00A84496">
      <w:rPr>
        <w:sz w:val="18"/>
        <w:szCs w:val="18"/>
      </w:rPr>
      <w:t>S</w:t>
    </w:r>
    <w:r w:rsidRPr="001F5555">
      <w:rPr>
        <w:sz w:val="18"/>
        <w:szCs w:val="18"/>
      </w:rPr>
      <w:t>tran 1</w:t>
    </w:r>
    <w:r w:rsidR="00A84496">
      <w:rPr>
        <w:sz w:val="18"/>
        <w:szCs w:val="18"/>
      </w:rPr>
      <w:t xml:space="preserve"> I 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84CE2" w14:textId="77777777" w:rsidR="00A86B14" w:rsidRDefault="00A86B14">
      <w:r>
        <w:separator/>
      </w:r>
    </w:p>
  </w:footnote>
  <w:footnote w:type="continuationSeparator" w:id="0">
    <w:p w14:paraId="27F8F713" w14:textId="77777777" w:rsidR="00A86B14" w:rsidRDefault="00A86B14">
      <w:r>
        <w:continuationSeparator/>
      </w:r>
    </w:p>
  </w:footnote>
  <w:footnote w:type="continuationNotice" w:id="1">
    <w:p w14:paraId="39F093CE" w14:textId="77777777" w:rsidR="00A86B14" w:rsidRDefault="00A86B1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DA06" w14:textId="77777777" w:rsidR="00947BDE" w:rsidRPr="00110CBD" w:rsidRDefault="00947BD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947BDE" w:rsidRPr="008F3500" w14:paraId="7BA6E78A" w14:textId="77777777">
      <w:trPr>
        <w:cantSplit/>
        <w:trHeight w:hRule="exact" w:val="847"/>
      </w:trPr>
      <w:tc>
        <w:tcPr>
          <w:tcW w:w="567" w:type="dxa"/>
        </w:tcPr>
        <w:p w14:paraId="0F1033FB" w14:textId="77777777" w:rsidR="00947BDE" w:rsidRPr="008F3500" w:rsidRDefault="00947BDE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0D02CA14" wp14:editId="3F0F144B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837DDF4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0DA4A6" w14:textId="77777777" w:rsidR="00947BDE" w:rsidRPr="008F3500" w:rsidRDefault="00947BDE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08A4F79" wp14:editId="1517A0B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1125855"/>
          <wp:effectExtent l="0" t="0" r="0" b="0"/>
          <wp:wrapSquare wrapText="bothSides"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25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sz w:val="16"/>
      </w:rPr>
      <w:t>Mestni trg 4</w:t>
    </w:r>
    <w:r w:rsidRPr="008F3500">
      <w:rPr>
        <w:rFonts w:cs="Arial"/>
        <w:sz w:val="16"/>
      </w:rPr>
      <w:t xml:space="preserve">, </w:t>
    </w:r>
    <w:r>
      <w:rPr>
        <w:rFonts w:cs="Arial"/>
        <w:sz w:val="16"/>
      </w:rPr>
      <w:t>1000 Ljubljana</w:t>
    </w:r>
    <w:r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01 241 18 00, 01 241 18 02</w:t>
    </w:r>
  </w:p>
  <w:p w14:paraId="1F72568A" w14:textId="77777777" w:rsidR="00947BDE" w:rsidRPr="008F3500" w:rsidRDefault="00947BDE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F: </w:t>
    </w:r>
    <w:r>
      <w:rPr>
        <w:rFonts w:cs="Arial"/>
        <w:sz w:val="16"/>
      </w:rPr>
      <w:t>01 241 18 60</w:t>
    </w:r>
    <w:r w:rsidRPr="008F3500">
      <w:rPr>
        <w:rFonts w:cs="Arial"/>
        <w:sz w:val="16"/>
      </w:rPr>
      <w:t xml:space="preserve"> </w:t>
    </w:r>
  </w:p>
  <w:p w14:paraId="006EA4A2" w14:textId="77777777" w:rsidR="00947BDE" w:rsidRPr="008F3500" w:rsidRDefault="00947BDE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>
      <w:rPr>
        <w:rFonts w:cs="Arial"/>
        <w:sz w:val="16"/>
      </w:rPr>
      <w:t>gp.svz@gov.si</w:t>
    </w:r>
  </w:p>
  <w:p w14:paraId="2FAE8CAE" w14:textId="77777777" w:rsidR="00947BDE" w:rsidRPr="008F3500" w:rsidRDefault="00947BDE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>www.svz.gov.si</w:t>
    </w:r>
  </w:p>
  <w:p w14:paraId="5657C108" w14:textId="77777777" w:rsidR="00947BDE" w:rsidRPr="008F3500" w:rsidRDefault="00947BD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A3A3C"/>
    <w:multiLevelType w:val="hybridMultilevel"/>
    <w:tmpl w:val="30BCEA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72690"/>
    <w:multiLevelType w:val="hybridMultilevel"/>
    <w:tmpl w:val="3C0606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1265F"/>
    <w:multiLevelType w:val="hybridMultilevel"/>
    <w:tmpl w:val="CBBA47A2"/>
    <w:lvl w:ilvl="0" w:tplc="8948381C">
      <w:start w:val="1"/>
      <w:numFmt w:val="upperRoman"/>
      <w:pStyle w:val="Naslov1"/>
      <w:lvlText w:val="%1.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232E6D"/>
    <w:multiLevelType w:val="hybridMultilevel"/>
    <w:tmpl w:val="90F69E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52863"/>
    <w:multiLevelType w:val="hybridMultilevel"/>
    <w:tmpl w:val="90F69EB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3167F"/>
    <w:rsid w:val="000340AA"/>
    <w:rsid w:val="0004109E"/>
    <w:rsid w:val="00046FF0"/>
    <w:rsid w:val="00053BE7"/>
    <w:rsid w:val="0005499D"/>
    <w:rsid w:val="00061CB3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4764"/>
    <w:rsid w:val="00115A57"/>
    <w:rsid w:val="00127F9D"/>
    <w:rsid w:val="00134196"/>
    <w:rsid w:val="00134C16"/>
    <w:rsid w:val="001357B2"/>
    <w:rsid w:val="00141155"/>
    <w:rsid w:val="001562AD"/>
    <w:rsid w:val="00162FF4"/>
    <w:rsid w:val="0017478F"/>
    <w:rsid w:val="001752C3"/>
    <w:rsid w:val="00182659"/>
    <w:rsid w:val="001B4D2C"/>
    <w:rsid w:val="001C4DE5"/>
    <w:rsid w:val="001F110D"/>
    <w:rsid w:val="001F5555"/>
    <w:rsid w:val="00202A77"/>
    <w:rsid w:val="00231D05"/>
    <w:rsid w:val="00244BD7"/>
    <w:rsid w:val="00247C06"/>
    <w:rsid w:val="00255338"/>
    <w:rsid w:val="00260E9F"/>
    <w:rsid w:val="0026274D"/>
    <w:rsid w:val="00271CE5"/>
    <w:rsid w:val="002759F3"/>
    <w:rsid w:val="00282020"/>
    <w:rsid w:val="002A2B69"/>
    <w:rsid w:val="002B3CE7"/>
    <w:rsid w:val="002C0FB6"/>
    <w:rsid w:val="002C7ECC"/>
    <w:rsid w:val="002D4731"/>
    <w:rsid w:val="002F3630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75BC"/>
    <w:rsid w:val="00381F04"/>
    <w:rsid w:val="003845B4"/>
    <w:rsid w:val="0038649C"/>
    <w:rsid w:val="00386887"/>
    <w:rsid w:val="00387669"/>
    <w:rsid w:val="00387B1A"/>
    <w:rsid w:val="00390B22"/>
    <w:rsid w:val="003A68BC"/>
    <w:rsid w:val="003B05A1"/>
    <w:rsid w:val="003B460B"/>
    <w:rsid w:val="003C0D30"/>
    <w:rsid w:val="003C5EE5"/>
    <w:rsid w:val="003E1C74"/>
    <w:rsid w:val="003E4DE5"/>
    <w:rsid w:val="003E7ED3"/>
    <w:rsid w:val="003F2043"/>
    <w:rsid w:val="00405889"/>
    <w:rsid w:val="00405D08"/>
    <w:rsid w:val="00432618"/>
    <w:rsid w:val="004349BB"/>
    <w:rsid w:val="00443A57"/>
    <w:rsid w:val="0044468E"/>
    <w:rsid w:val="00446C48"/>
    <w:rsid w:val="004523D8"/>
    <w:rsid w:val="004579B5"/>
    <w:rsid w:val="004657EE"/>
    <w:rsid w:val="00471914"/>
    <w:rsid w:val="00473F9A"/>
    <w:rsid w:val="00483836"/>
    <w:rsid w:val="004927D2"/>
    <w:rsid w:val="00495CE2"/>
    <w:rsid w:val="004A44C6"/>
    <w:rsid w:val="004A7605"/>
    <w:rsid w:val="004B0E57"/>
    <w:rsid w:val="004C0A9F"/>
    <w:rsid w:val="004D003D"/>
    <w:rsid w:val="004D1DA1"/>
    <w:rsid w:val="004D25BD"/>
    <w:rsid w:val="004E08B1"/>
    <w:rsid w:val="004E2838"/>
    <w:rsid w:val="004E4F38"/>
    <w:rsid w:val="004E6FE7"/>
    <w:rsid w:val="00520070"/>
    <w:rsid w:val="00526246"/>
    <w:rsid w:val="005422F4"/>
    <w:rsid w:val="00551DCE"/>
    <w:rsid w:val="00561DD4"/>
    <w:rsid w:val="00567106"/>
    <w:rsid w:val="00591B18"/>
    <w:rsid w:val="0059707D"/>
    <w:rsid w:val="005A2B83"/>
    <w:rsid w:val="005B4BD5"/>
    <w:rsid w:val="005C01E0"/>
    <w:rsid w:val="005C0C54"/>
    <w:rsid w:val="005C38DE"/>
    <w:rsid w:val="005D0637"/>
    <w:rsid w:val="005D4D5D"/>
    <w:rsid w:val="005D5163"/>
    <w:rsid w:val="005E1D3C"/>
    <w:rsid w:val="005E47DC"/>
    <w:rsid w:val="005F04B3"/>
    <w:rsid w:val="005F0C0A"/>
    <w:rsid w:val="00610258"/>
    <w:rsid w:val="00614650"/>
    <w:rsid w:val="006149AF"/>
    <w:rsid w:val="00617EEB"/>
    <w:rsid w:val="00625AE6"/>
    <w:rsid w:val="00626365"/>
    <w:rsid w:val="00627F65"/>
    <w:rsid w:val="00632253"/>
    <w:rsid w:val="00633F44"/>
    <w:rsid w:val="00642714"/>
    <w:rsid w:val="006455CE"/>
    <w:rsid w:val="00646790"/>
    <w:rsid w:val="00655841"/>
    <w:rsid w:val="00683147"/>
    <w:rsid w:val="00683295"/>
    <w:rsid w:val="00683DDF"/>
    <w:rsid w:val="006936D7"/>
    <w:rsid w:val="00694CFA"/>
    <w:rsid w:val="00695A47"/>
    <w:rsid w:val="00697519"/>
    <w:rsid w:val="006A057D"/>
    <w:rsid w:val="006C3C64"/>
    <w:rsid w:val="006C73BD"/>
    <w:rsid w:val="006D238F"/>
    <w:rsid w:val="006E0368"/>
    <w:rsid w:val="006E0BBA"/>
    <w:rsid w:val="006F0361"/>
    <w:rsid w:val="006F59D1"/>
    <w:rsid w:val="00703B63"/>
    <w:rsid w:val="00703F1C"/>
    <w:rsid w:val="00706BFF"/>
    <w:rsid w:val="00717DEA"/>
    <w:rsid w:val="00724628"/>
    <w:rsid w:val="00724BF9"/>
    <w:rsid w:val="00733017"/>
    <w:rsid w:val="007473EC"/>
    <w:rsid w:val="0076229B"/>
    <w:rsid w:val="0077077E"/>
    <w:rsid w:val="00772EED"/>
    <w:rsid w:val="007732A1"/>
    <w:rsid w:val="00783310"/>
    <w:rsid w:val="00787A23"/>
    <w:rsid w:val="007A4A6D"/>
    <w:rsid w:val="007C5CF3"/>
    <w:rsid w:val="007D1BCF"/>
    <w:rsid w:val="007D75CF"/>
    <w:rsid w:val="007E0440"/>
    <w:rsid w:val="007E6DC5"/>
    <w:rsid w:val="007F6F3A"/>
    <w:rsid w:val="00806987"/>
    <w:rsid w:val="00820C4C"/>
    <w:rsid w:val="00820D8C"/>
    <w:rsid w:val="0083343D"/>
    <w:rsid w:val="0084748E"/>
    <w:rsid w:val="00847B75"/>
    <w:rsid w:val="00851352"/>
    <w:rsid w:val="0085784A"/>
    <w:rsid w:val="00860D91"/>
    <w:rsid w:val="00861095"/>
    <w:rsid w:val="0087341A"/>
    <w:rsid w:val="0088043C"/>
    <w:rsid w:val="00880471"/>
    <w:rsid w:val="008809F3"/>
    <w:rsid w:val="00884450"/>
    <w:rsid w:val="00884889"/>
    <w:rsid w:val="008906C9"/>
    <w:rsid w:val="00891B2E"/>
    <w:rsid w:val="00893522"/>
    <w:rsid w:val="00896510"/>
    <w:rsid w:val="008A0A58"/>
    <w:rsid w:val="008A3040"/>
    <w:rsid w:val="008A7955"/>
    <w:rsid w:val="008B579E"/>
    <w:rsid w:val="008C4ECA"/>
    <w:rsid w:val="008C5738"/>
    <w:rsid w:val="008D04F0"/>
    <w:rsid w:val="008D7F9B"/>
    <w:rsid w:val="008E2067"/>
    <w:rsid w:val="008E689A"/>
    <w:rsid w:val="008F3500"/>
    <w:rsid w:val="008F3AD3"/>
    <w:rsid w:val="008F6EAB"/>
    <w:rsid w:val="009065CD"/>
    <w:rsid w:val="00906DB2"/>
    <w:rsid w:val="009145D1"/>
    <w:rsid w:val="00915862"/>
    <w:rsid w:val="00924E3C"/>
    <w:rsid w:val="00932F8A"/>
    <w:rsid w:val="00933EF1"/>
    <w:rsid w:val="00943711"/>
    <w:rsid w:val="00947BDE"/>
    <w:rsid w:val="00952284"/>
    <w:rsid w:val="00955A96"/>
    <w:rsid w:val="00957207"/>
    <w:rsid w:val="00960FEB"/>
    <w:rsid w:val="009612BB"/>
    <w:rsid w:val="00963792"/>
    <w:rsid w:val="0096405D"/>
    <w:rsid w:val="00984A3E"/>
    <w:rsid w:val="009916D9"/>
    <w:rsid w:val="0099226B"/>
    <w:rsid w:val="009C3986"/>
    <w:rsid w:val="009C71C9"/>
    <w:rsid w:val="009C740A"/>
    <w:rsid w:val="009D50A2"/>
    <w:rsid w:val="009E159E"/>
    <w:rsid w:val="009E1D00"/>
    <w:rsid w:val="009E6E02"/>
    <w:rsid w:val="00A00C7B"/>
    <w:rsid w:val="00A125C5"/>
    <w:rsid w:val="00A2451C"/>
    <w:rsid w:val="00A27977"/>
    <w:rsid w:val="00A30327"/>
    <w:rsid w:val="00A446B3"/>
    <w:rsid w:val="00A44D54"/>
    <w:rsid w:val="00A47D74"/>
    <w:rsid w:val="00A51BE0"/>
    <w:rsid w:val="00A62823"/>
    <w:rsid w:val="00A62FE5"/>
    <w:rsid w:val="00A6405E"/>
    <w:rsid w:val="00A65EE7"/>
    <w:rsid w:val="00A70133"/>
    <w:rsid w:val="00A770A6"/>
    <w:rsid w:val="00A813B1"/>
    <w:rsid w:val="00A84496"/>
    <w:rsid w:val="00A86B14"/>
    <w:rsid w:val="00A92534"/>
    <w:rsid w:val="00AB0FE0"/>
    <w:rsid w:val="00AB36C4"/>
    <w:rsid w:val="00AC0BB6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2E2"/>
    <w:rsid w:val="00B00E70"/>
    <w:rsid w:val="00B01F1C"/>
    <w:rsid w:val="00B077C7"/>
    <w:rsid w:val="00B17141"/>
    <w:rsid w:val="00B23B9B"/>
    <w:rsid w:val="00B24D75"/>
    <w:rsid w:val="00B25B3D"/>
    <w:rsid w:val="00B31575"/>
    <w:rsid w:val="00B31F56"/>
    <w:rsid w:val="00B36E49"/>
    <w:rsid w:val="00B470BD"/>
    <w:rsid w:val="00B57B39"/>
    <w:rsid w:val="00B70335"/>
    <w:rsid w:val="00B767EB"/>
    <w:rsid w:val="00B76889"/>
    <w:rsid w:val="00B8547D"/>
    <w:rsid w:val="00BA3E70"/>
    <w:rsid w:val="00BA58D4"/>
    <w:rsid w:val="00BB28F9"/>
    <w:rsid w:val="00BC2897"/>
    <w:rsid w:val="00BC672C"/>
    <w:rsid w:val="00BD4AB7"/>
    <w:rsid w:val="00BE0F34"/>
    <w:rsid w:val="00BF168E"/>
    <w:rsid w:val="00BF3B7E"/>
    <w:rsid w:val="00BF71B2"/>
    <w:rsid w:val="00C03B26"/>
    <w:rsid w:val="00C0533A"/>
    <w:rsid w:val="00C250D5"/>
    <w:rsid w:val="00C35666"/>
    <w:rsid w:val="00C50B6D"/>
    <w:rsid w:val="00C547BF"/>
    <w:rsid w:val="00C559ED"/>
    <w:rsid w:val="00C572E7"/>
    <w:rsid w:val="00C613DD"/>
    <w:rsid w:val="00C712C1"/>
    <w:rsid w:val="00C767B6"/>
    <w:rsid w:val="00C83603"/>
    <w:rsid w:val="00C92898"/>
    <w:rsid w:val="00CA4340"/>
    <w:rsid w:val="00CB345A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160F4"/>
    <w:rsid w:val="00D248DE"/>
    <w:rsid w:val="00D26FD5"/>
    <w:rsid w:val="00D424B7"/>
    <w:rsid w:val="00D42FAD"/>
    <w:rsid w:val="00D443BC"/>
    <w:rsid w:val="00D52F0E"/>
    <w:rsid w:val="00D62668"/>
    <w:rsid w:val="00D636E4"/>
    <w:rsid w:val="00D676C5"/>
    <w:rsid w:val="00D70A73"/>
    <w:rsid w:val="00D73185"/>
    <w:rsid w:val="00D8542D"/>
    <w:rsid w:val="00D85B40"/>
    <w:rsid w:val="00D93AA4"/>
    <w:rsid w:val="00DA3077"/>
    <w:rsid w:val="00DB12DF"/>
    <w:rsid w:val="00DB4355"/>
    <w:rsid w:val="00DB6599"/>
    <w:rsid w:val="00DC05F9"/>
    <w:rsid w:val="00DC6A71"/>
    <w:rsid w:val="00DC79C0"/>
    <w:rsid w:val="00DD234D"/>
    <w:rsid w:val="00DE0955"/>
    <w:rsid w:val="00DE4479"/>
    <w:rsid w:val="00E0357D"/>
    <w:rsid w:val="00E05F62"/>
    <w:rsid w:val="00E25693"/>
    <w:rsid w:val="00E41598"/>
    <w:rsid w:val="00E43318"/>
    <w:rsid w:val="00E474B5"/>
    <w:rsid w:val="00E50B05"/>
    <w:rsid w:val="00E6160A"/>
    <w:rsid w:val="00E64E9C"/>
    <w:rsid w:val="00E67235"/>
    <w:rsid w:val="00E71585"/>
    <w:rsid w:val="00E773E1"/>
    <w:rsid w:val="00E77D04"/>
    <w:rsid w:val="00E81389"/>
    <w:rsid w:val="00E95071"/>
    <w:rsid w:val="00ED1C3E"/>
    <w:rsid w:val="00EE3CD0"/>
    <w:rsid w:val="00EE714A"/>
    <w:rsid w:val="00EF11CE"/>
    <w:rsid w:val="00F105F0"/>
    <w:rsid w:val="00F1563A"/>
    <w:rsid w:val="00F15651"/>
    <w:rsid w:val="00F2097B"/>
    <w:rsid w:val="00F240BB"/>
    <w:rsid w:val="00F376B8"/>
    <w:rsid w:val="00F53294"/>
    <w:rsid w:val="00F548AB"/>
    <w:rsid w:val="00F57FED"/>
    <w:rsid w:val="00F62517"/>
    <w:rsid w:val="00F65F81"/>
    <w:rsid w:val="00F74A74"/>
    <w:rsid w:val="00F7500C"/>
    <w:rsid w:val="00FA21C9"/>
    <w:rsid w:val="00FA6347"/>
    <w:rsid w:val="00FB2995"/>
    <w:rsid w:val="00FB2AE1"/>
    <w:rsid w:val="00FC60A7"/>
    <w:rsid w:val="00FC678E"/>
    <w:rsid w:val="00FE1C09"/>
    <w:rsid w:val="00FE3EE0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474B5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A51BE0"/>
    <w:pPr>
      <w:keepNext/>
      <w:numPr>
        <w:numId w:val="5"/>
      </w:numPr>
      <w:spacing w:before="240" w:after="60"/>
      <w:outlineLvl w:val="0"/>
    </w:pPr>
    <w:rPr>
      <w:rFonts w:eastAsia="Arial"/>
      <w:b/>
      <w:kern w:val="32"/>
      <w:szCs w:val="20"/>
      <w:lang w:eastAsia="sl-SI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7F65"/>
    <w:pPr>
      <w:keepLines/>
      <w:spacing w:after="120"/>
      <w:ind w:left="499" w:hanging="357"/>
      <w:jc w:val="both"/>
      <w:outlineLvl w:val="1"/>
    </w:pPr>
    <w:rPr>
      <w:smallCaps/>
      <w:kern w:val="0"/>
      <w:szCs w:val="26"/>
      <w:lang w:eastAsia="en-US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7F65"/>
    <w:p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627F65"/>
    <w:p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627F65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627F65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627F65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627F65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627F65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rsid w:val="00627F65"/>
    <w:rPr>
      <w:rFonts w:ascii="Arial" w:eastAsia="Arial" w:hAnsi="Arial"/>
      <w:b/>
      <w:smallCaps/>
      <w:szCs w:val="26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627F65"/>
    <w:rPr>
      <w:rFonts w:ascii="Arial" w:eastAsia="Arial" w:hAnsi="Arial"/>
      <w:b/>
      <w:bCs/>
      <w:i/>
      <w:szCs w:val="26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627F65"/>
    <w:rPr>
      <w:rFonts w:ascii="Arial" w:eastAsia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627F65"/>
    <w:rPr>
      <w:rFonts w:ascii="Arial" w:eastAsia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627F65"/>
    <w:rPr>
      <w:rFonts w:ascii="Arial" w:eastAsia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627F65"/>
    <w:rPr>
      <w:rFonts w:ascii="Arial" w:eastAsia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627F65"/>
    <w:rPr>
      <w:rFonts w:ascii="Arial" w:eastAsia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627F65"/>
    <w:rPr>
      <w:rFonts w:ascii="Arial" w:eastAsia="Arial" w:hAnsi="Arial"/>
      <w:b/>
      <w:i/>
      <w:color w:val="404040"/>
      <w:lang w:eastAsia="en-US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A51BE0"/>
    <w:rPr>
      <w:rFonts w:ascii="Arial" w:eastAsia="Arial" w:hAnsi="Arial"/>
      <w:b/>
      <w:kern w:val="32"/>
    </w:rPr>
  </w:style>
  <w:style w:type="paragraph" w:styleId="HTML-oblikovano">
    <w:name w:val="HTML Preformatted"/>
    <w:basedOn w:val="Navaden"/>
    <w:link w:val="HTML-oblikovanoZnak"/>
    <w:rsid w:val="00627F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27F65"/>
    <w:rPr>
      <w:rFonts w:ascii="Courier New" w:hAnsi="Courier New" w:cs="Courier New"/>
      <w:color w:val="000000"/>
      <w:sz w:val="18"/>
      <w:szCs w:val="18"/>
    </w:rPr>
  </w:style>
  <w:style w:type="character" w:customStyle="1" w:styleId="NogaZnak">
    <w:name w:val="Noga Znak"/>
    <w:basedOn w:val="Privzetapisavaodstavka"/>
    <w:link w:val="Noga"/>
    <w:uiPriority w:val="99"/>
    <w:rsid w:val="00627F65"/>
    <w:rPr>
      <w:rFonts w:ascii="Arial" w:hAnsi="Arial"/>
      <w:szCs w:val="24"/>
      <w:lang w:eastAsia="en-US"/>
    </w:rPr>
  </w:style>
  <w:style w:type="character" w:styleId="tevilkastrani">
    <w:name w:val="page number"/>
    <w:basedOn w:val="Privzetapisavaodstavka"/>
    <w:rsid w:val="00627F65"/>
  </w:style>
  <w:style w:type="character" w:customStyle="1" w:styleId="GlavaZnak">
    <w:name w:val="Glava Znak"/>
    <w:basedOn w:val="Privzetapisavaodstavka"/>
    <w:link w:val="Glava"/>
    <w:uiPriority w:val="99"/>
    <w:rsid w:val="00627F65"/>
    <w:rPr>
      <w:rFonts w:ascii="Arial" w:hAnsi="Arial"/>
      <w:szCs w:val="24"/>
      <w:lang w:eastAsia="en-US"/>
    </w:rPr>
  </w:style>
  <w:style w:type="table" w:styleId="Tabelamrea">
    <w:name w:val="Table Grid"/>
    <w:basedOn w:val="Navadnatabela"/>
    <w:rsid w:val="00627F65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avaden"/>
    <w:rsid w:val="00627F65"/>
    <w:pPr>
      <w:spacing w:after="160" w:line="240" w:lineRule="exact"/>
    </w:pPr>
    <w:rPr>
      <w:rFonts w:ascii="Tahoma" w:hAnsi="Tahoma"/>
      <w:szCs w:val="20"/>
      <w:lang w:val="en-US"/>
    </w:rPr>
  </w:style>
  <w:style w:type="paragraph" w:customStyle="1" w:styleId="CharChar1Char">
    <w:name w:val="Char Char1 Char"/>
    <w:basedOn w:val="Navaden"/>
    <w:rsid w:val="00627F65"/>
    <w:pPr>
      <w:spacing w:after="160" w:line="240" w:lineRule="exact"/>
    </w:pPr>
    <w:rPr>
      <w:rFonts w:ascii="Tahoma" w:hAnsi="Tahoma"/>
      <w:szCs w:val="20"/>
      <w:lang w:val="en-US"/>
    </w:rPr>
  </w:style>
  <w:style w:type="paragraph" w:styleId="Telobesedila">
    <w:name w:val="Body Text"/>
    <w:basedOn w:val="Navaden"/>
    <w:link w:val="TelobesedilaZnak"/>
    <w:rsid w:val="00627F65"/>
    <w:pPr>
      <w:spacing w:after="120" w:line="240" w:lineRule="auto"/>
      <w:jc w:val="both"/>
    </w:pPr>
    <w:rPr>
      <w:rFonts w:ascii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27F65"/>
    <w:rPr>
      <w:sz w:val="24"/>
    </w:rPr>
  </w:style>
  <w:style w:type="paragraph" w:customStyle="1" w:styleId="Slog1">
    <w:name w:val="Slog1"/>
    <w:basedOn w:val="Navaden"/>
    <w:rsid w:val="00627F65"/>
    <w:pPr>
      <w:spacing w:before="240" w:after="60" w:line="240" w:lineRule="auto"/>
      <w:jc w:val="both"/>
    </w:pPr>
    <w:rPr>
      <w:sz w:val="22"/>
      <w:lang w:eastAsia="sl-SI"/>
    </w:rPr>
  </w:style>
  <w:style w:type="numbering" w:customStyle="1" w:styleId="Headings">
    <w:name w:val="Headings"/>
    <w:uiPriority w:val="99"/>
    <w:rsid w:val="00627F65"/>
    <w:pPr>
      <w:numPr>
        <w:numId w:val="1"/>
      </w:numPr>
    </w:pPr>
  </w:style>
  <w:style w:type="character" w:styleId="Pripombasklic">
    <w:name w:val="annotation reference"/>
    <w:rsid w:val="00627F6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27F65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627F65"/>
  </w:style>
  <w:style w:type="paragraph" w:styleId="Zadevapripombe">
    <w:name w:val="annotation subject"/>
    <w:basedOn w:val="Pripombabesedilo"/>
    <w:next w:val="Pripombabesedilo"/>
    <w:link w:val="ZadevapripombeZnak"/>
    <w:rsid w:val="00627F6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27F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561</TotalTime>
  <Pages>8</Pages>
  <Words>3139</Words>
  <Characters>17898</Characters>
  <Application>Microsoft Office Word</Application>
  <DocSecurity>0</DocSecurity>
  <Lines>149</Lines>
  <Paragraphs>41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20996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15</cp:revision>
  <cp:lastPrinted>2019-03-21T09:01:00Z</cp:lastPrinted>
  <dcterms:created xsi:type="dcterms:W3CDTF">2020-10-28T11:20:00Z</dcterms:created>
  <dcterms:modified xsi:type="dcterms:W3CDTF">2022-02-11T07:57:00Z</dcterms:modified>
</cp:coreProperties>
</file>